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782" w:rsidRPr="006067ED" w:rsidRDefault="00AB2782" w:rsidP="00CB4408">
      <w:pPr>
        <w:pStyle w:val="Heading1"/>
      </w:pPr>
      <w:bookmarkStart w:id="0" w:name="_Toc264354702"/>
      <w:r w:rsidRPr="006067ED">
        <w:t>Bài mở đầu</w:t>
      </w:r>
      <w:bookmarkEnd w:id="0"/>
    </w:p>
    <w:p w:rsidR="00AB2782" w:rsidRPr="00624D94" w:rsidRDefault="00AB2782" w:rsidP="00CB4408">
      <w:pPr>
        <w:pStyle w:val="Heading2"/>
      </w:pPr>
      <w:bookmarkStart w:id="1" w:name="_Toc264354703"/>
      <w:r w:rsidRPr="00624D94">
        <w:t>Giới thiệu phần mềm Microsoft Winword</w:t>
      </w:r>
      <w:bookmarkEnd w:id="1"/>
    </w:p>
    <w:p w:rsidR="00AB2782" w:rsidRPr="006067ED" w:rsidRDefault="00AB2782" w:rsidP="00CB4408">
      <w:r w:rsidRPr="006067ED">
        <w:t>Soạn thảo văn bản là công việc được sử dụng rất nhiều trong các cơ quan, xí nghiệp cũng nhu cầu của bất kỳ cá nhân nào hiện nay.</w:t>
      </w:r>
    </w:p>
    <w:p w:rsidR="00AB2782" w:rsidRPr="00624D94" w:rsidRDefault="00AB2782" w:rsidP="00CB4408">
      <w:r w:rsidRPr="006067ED">
        <w:t>Từ thủa xa xưa con ngườiđã biết sử dụng máy móc vào việc soạn thảo văn bản (má</w:t>
      </w:r>
      <w:r w:rsidRPr="00624D94">
        <w:t>y gõ chữ). Gõ đến đâu, văn bản được in ra ngay đến đó trên giấy. Các công việc dịch chuyển trên văn bản, cũng như các kỹ năng soạn thảo văn bản còn rất thô sơ, đơn giản. Để tạo ra được một văn bản, đòi hỏi ngườisoạn thảo phải có những kỹ năng sử dụng máy gõ rất tốt (không như máy tính bây giờ, hầu như ai cũng có thể học và soạn thảo được một cách rõ rỡng). Soạn thảo là như vậy, còn về in ấn cũng có vô cùng khó khăn. Đó là ngày xưa, khi mở công nghệ thông tin còn chưa phát triển.</w:t>
      </w:r>
    </w:p>
    <w:p w:rsidR="00AB2782" w:rsidRPr="00624D94" w:rsidRDefault="00AB2782" w:rsidP="00CB4408">
      <w:r w:rsidRPr="006067ED">
        <w:t>Ngày nay, khi mở công nghệ t</w:t>
      </w:r>
      <w:r w:rsidRPr="00624D94">
        <w:t>hông tin đang phát triển rầm rộ, công nghệ thay đổi từng ngày, bỡi những tính toán, những khó khăn của con người đang dần dần được máy tính hoá, thì việc soạn thảo những văn bản bằng máy tính đã trở thành những công việc rất bình thường cho bất kỳ ai biết sử dụng máy tính. Một trong những phần mềm máy tính được sử dụng rộng rãi nhất hiện nay là Microsoft Word của hãng Microsoft hay còn gọi phần mềm Winword.</w:t>
      </w:r>
    </w:p>
    <w:p w:rsidR="00AB2782" w:rsidRPr="00624D94" w:rsidRDefault="00AB2782" w:rsidP="00CB4408">
      <w:r w:rsidRPr="006067ED">
        <w:t>Ra đời từ cuối những năm 1980, đến nay phần mềm Winword đã đạt được tới sự hoàn hảo trong lĩnh vực so</w:t>
      </w:r>
      <w:r w:rsidRPr="00624D94">
        <w:t>ạn thảo văn bản cũng như trong lĩnh vực văn phòng của bộ phần mềm Microsoft Office nói chung. Có thể liệt kê các đặc điểm nổi bật của phần mềm này như sau:</w:t>
      </w:r>
    </w:p>
    <w:p w:rsidR="00AB2782" w:rsidRPr="006067ED" w:rsidRDefault="00AB2782" w:rsidP="00CB4408">
      <w:r w:rsidRPr="006067ED">
        <w:t>Cung cấp đầy đủ nhất các kỹ năng soạn thảo và định dạng văn bản đa dạng, dễ sử dụng;</w:t>
      </w:r>
    </w:p>
    <w:p w:rsidR="00AB2782" w:rsidRPr="00624D94" w:rsidRDefault="00AB2782" w:rsidP="00CB4408">
      <w:r w:rsidRPr="006067ED">
        <w:t>Khả năng đồ hoạ</w:t>
      </w:r>
      <w:r w:rsidRPr="00624D94">
        <w:t xml:space="preserve"> đã mạnh dần lên, kết hợp với công nghệ OLE (Objects Linking and Embeding) bạn có thể chèn được nhiều hơn những gì ngoài hình ảnh và âm thanh lên tài liệu word như: biểu đồ, bảng tính,.v.v.</w:t>
      </w:r>
    </w:p>
    <w:p w:rsidR="00AB2782" w:rsidRPr="00624D94" w:rsidRDefault="00AB2782" w:rsidP="00CB4408">
      <w:r w:rsidRPr="006067ED">
        <w:t>Có thể kết xuất, nhập dữ liệu dưới nhiều loại định dạng khác nhau.</w:t>
      </w:r>
      <w:r w:rsidRPr="00624D94">
        <w:t xml:space="preserve"> Đặc biệt khả năng chuyển đổi dữ liệu giữa Word với các phần mềm khác trong bộ Microsoft Office đã làm cho việc xử lý các ứng dụng văn phòng trở nên đơn giản và hiệu quả hơn.</w:t>
      </w:r>
    </w:p>
    <w:p w:rsidR="00AB2782" w:rsidRPr="00624D94" w:rsidRDefault="00AB2782" w:rsidP="00CB4408">
      <w:r w:rsidRPr="006067ED">
        <w:t xml:space="preserve">Dễ dàng kết chuyển tài liệu thành dạng HTML để chia sẻ dữ liệu trên mạng nội bộ, </w:t>
      </w:r>
      <w:r w:rsidRPr="00624D94">
        <w:t>cũng như mạng Internet.</w:t>
      </w:r>
    </w:p>
    <w:p w:rsidR="00AB2782" w:rsidRPr="006067ED" w:rsidRDefault="00AB2782" w:rsidP="00CB4408">
      <w:pPr>
        <w:pStyle w:val="Heading2"/>
      </w:pPr>
      <w:bookmarkStart w:id="2" w:name="_Toc264354704"/>
      <w:r w:rsidRPr="006067ED">
        <w:t>Cách khởi động</w:t>
      </w:r>
      <w:bookmarkEnd w:id="2"/>
    </w:p>
    <w:p w:rsidR="00AB2782" w:rsidRPr="006067ED" w:rsidRDefault="00AB2782" w:rsidP="00CB4408">
      <w:r w:rsidRPr="006067ED">
        <w:t>Cách 1: Chọn lệnh Start của Windows: Start | Programs | Microsoft Word</w:t>
      </w:r>
    </w:p>
    <w:p w:rsidR="00AB2782" w:rsidRPr="006067ED" w:rsidRDefault="00AB2782" w:rsidP="00CB4408">
      <w:r w:rsidRPr="006067ED">
        <w:t>Cách 2: Nháy kép chuột lên biểu tượng của phần mềm Word nếu như nhìn thấy nó bất kỳ ở chỗ nào: trên thanh tác vụ (task bar), trên màn hình nền của</w:t>
      </w:r>
    </w:p>
    <w:p w:rsidR="00AB2782" w:rsidRPr="006067ED" w:rsidRDefault="00AB2782" w:rsidP="00CB4408">
      <w:r w:rsidRPr="006067ED">
        <w:t>Cách 3: Nếu muốn mở nhanh một tệp văn bản vừa soạn thảo gần đây nhất trên máy tính đang làm việc, có thể chọn Start | Documents, chọn tên tệp văn bản (Word) cần mở. Khi đó Word sẽ khởi động và mở ngay tệp văn bản vừa chỉ định.</w:t>
      </w:r>
    </w:p>
    <w:p w:rsidR="00AB2782" w:rsidRPr="006067ED" w:rsidRDefault="00AB2782" w:rsidP="00CB4408">
      <w:pPr>
        <w:pStyle w:val="Heading2"/>
      </w:pPr>
      <w:bookmarkStart w:id="3" w:name="_Toc264354705"/>
      <w:r w:rsidRPr="006067ED">
        <w:t>Môi trường làm việc</w:t>
      </w:r>
      <w:bookmarkEnd w:id="3"/>
    </w:p>
    <w:p w:rsidR="00AB2782" w:rsidRPr="00624D94" w:rsidRDefault="00AB2782" w:rsidP="00CB4408">
      <w:r w:rsidRPr="006067ED">
        <w:t xml:space="preserve">Sau khi </w:t>
      </w:r>
      <w:r w:rsidRPr="00624D94">
        <w:t>khởi động xong, màn hình làm việc của Word thường có dạng như sau:</w:t>
      </w:r>
    </w:p>
    <w:p w:rsidR="00AB2782" w:rsidRPr="00624D94" w:rsidRDefault="00AB2782" w:rsidP="00CB4408">
      <w:r w:rsidRPr="006067ED">
        <w:t>Cửa sổ soạn thảo tài liệu Hệ thống bảng chọn Hệ thống thanh công cụ Thước kẻ Thanh trạng thái. Thường thì môi trường làm việc trên Word gồm 4 thành phần chính: Cửa sổ soạn thảo tài liệu: Là</w:t>
      </w:r>
      <w:r w:rsidRPr="00624D94">
        <w:t xml:space="preserve"> nơi để chế bản tài liệu. Bạn có thể gõ văn bản, định dạng, chèn các hình ảnh lên đây. Nội dung trên cửa sổ này sẽ được in ra máy in khi sử dụng lệnh in. Hệ thống bảng chọn (menu): chứa các lệnh để gọi tới các chức năng của Word trong khi làm việc. Bạn phải dùng chuột để mở các mục chọn này, đôi khi cũng có thể sử dụng tổ hợp phím tắt để gọi nhanh tới các mục chọn.</w:t>
      </w:r>
    </w:p>
    <w:p w:rsidR="00AB2782" w:rsidRPr="00624D94" w:rsidRDefault="00AB2782" w:rsidP="00CB4408">
      <w:r w:rsidRPr="006067ED">
        <w:t>Hệ thống thanh công cụ: bao gồm rất nhiều thanh công cụ, mỗi thanh công cụ bao gồm các nút lệnh để phục vụ một nhóm công việc nào đó. Ví dụ: khi</w:t>
      </w:r>
      <w:r w:rsidRPr="00624D94">
        <w:t xml:space="preserve"> soạn thảo văn bản, bạn phải sử dụng đến thanh công cụ chuẩn Standard và thanh công cụ định dạng Formating; hoặc khi vẽ hình cần đến thanh công cụ Drawing để làm việc.</w:t>
      </w:r>
    </w:p>
    <w:p w:rsidR="00AB2782" w:rsidRPr="00624D94" w:rsidRDefault="00AB2782" w:rsidP="00CB4408">
      <w:r w:rsidRPr="006067ED">
        <w:t xml:space="preserve">Thước kẻ: gồm 2 thước (ruler) bao viền trang văn bản. Sử dụng thước này bạn có thể điều </w:t>
      </w:r>
      <w:r w:rsidRPr="00624D94">
        <w:t>chỉnh được lề trang văn bản, cũng như thiết lập các điểm dịch (tab) một cách đơn giản và trực quan.</w:t>
      </w:r>
    </w:p>
    <w:p w:rsidR="00AB2782" w:rsidRPr="006067ED" w:rsidRDefault="00AB2782" w:rsidP="00CB4408">
      <w:r w:rsidRPr="006067ED">
        <w:t>Thanh trạng thái: giúp bạn biết được một vài trạng thái cần thiết khi làm việc. Ví dụ: bạn đang làm việc ở trang mấy, dòng bao nhiêu, .v.v.</w:t>
      </w:r>
    </w:p>
    <w:p w:rsidR="00AB2782" w:rsidRPr="006067ED" w:rsidRDefault="00AB2782" w:rsidP="00CB4408">
      <w:pPr>
        <w:pStyle w:val="Heading2"/>
      </w:pPr>
      <w:bookmarkStart w:id="4" w:name="_Toc264354706"/>
      <w:r w:rsidRPr="006067ED">
        <w:lastRenderedPageBreak/>
        <w:t>Tạo một tài liệu mới</w:t>
      </w:r>
      <w:bookmarkEnd w:id="4"/>
    </w:p>
    <w:p w:rsidR="00AB2782" w:rsidRPr="00624D94" w:rsidRDefault="00AB2782" w:rsidP="00CB4408">
      <w:r w:rsidRPr="006067ED">
        <w:t>Làm việc với word là làm việc trên các tài liệu (Documents). Mỗi tài liệu phải được cất lên đĩa với một tệp tin có phần mở rộng .DOC. Thường thì các tệp tài liệu của bạn sẽ được cất vào thư mục C:\My Documents trên đĩa cứng. Tuy nhiên, bạn có thể thay</w:t>
      </w:r>
      <w:r w:rsidRPr="00624D94">
        <w:t xml:space="preserve"> đổi lại thông số này khi làm việc với Word.</w:t>
      </w:r>
    </w:p>
    <w:p w:rsidR="00AB2782" w:rsidRPr="006067ED" w:rsidRDefault="00AB2782" w:rsidP="00CB4408">
      <w:r w:rsidRPr="006067ED">
        <w:t>Thông thường sau khi khởi động Word, một màn hình trắng xuất hiện. Đó cũng là tài liệu mới mở Word tự động tạo ra. Tuy nhiên để tạo một tài liệu mới, bạn có thể sử dụng một trong các cách sau:</w:t>
      </w:r>
    </w:p>
    <w:p w:rsidR="00AB2782" w:rsidRPr="00624D94" w:rsidRDefault="00AB2782" w:rsidP="00CB4408">
      <w:r w:rsidRPr="006067ED">
        <w:t>Mở mục chọn File |</w:t>
      </w:r>
      <w:r w:rsidRPr="00624D94">
        <w:t xml:space="preserve"> New..; hoặc Nhấn nút New trên thanh công cụ Standard; hoặc Nhấn tổ hợp phím tắt Ctrl + N.</w:t>
      </w:r>
    </w:p>
    <w:p w:rsidR="00AB2782" w:rsidRPr="006067ED" w:rsidRDefault="00AB2782" w:rsidP="00CB4408">
      <w:pPr>
        <w:pStyle w:val="Heading2"/>
      </w:pPr>
      <w:bookmarkStart w:id="5" w:name="_Toc264354707"/>
      <w:r w:rsidRPr="006067ED">
        <w:t>Ghi tài liệu lên đĩa</w:t>
      </w:r>
      <w:bookmarkEnd w:id="5"/>
    </w:p>
    <w:p w:rsidR="00AB2782" w:rsidRPr="006067ED" w:rsidRDefault="00AB2782" w:rsidP="00CB4408">
      <w:r w:rsidRPr="006067ED">
        <w:t>Để ghi tài liệu đang làm việc lên đĩa, bạn có thể chọn một trong các cách sau:</w:t>
      </w:r>
    </w:p>
    <w:p w:rsidR="00AB2782" w:rsidRPr="00624D94" w:rsidRDefault="00AB2782" w:rsidP="00CB4408">
      <w:r w:rsidRPr="006067ED">
        <w:t xml:space="preserve">Mở mục chọn File | Save..; hoặc Nhấn nút Save trên thanh công cụ </w:t>
      </w:r>
      <w:r w:rsidRPr="00624D94">
        <w:t xml:space="preserve">Standard; hoặc Nhấn tổ hợp phím tắt Ctrl + </w:t>
      </w:r>
      <w:smartTag w:uri="urn:schemas-microsoft-com:office:smarttags" w:element="place">
        <w:r w:rsidRPr="00624D94">
          <w:t>S. Sẽ</w:t>
        </w:r>
      </w:smartTag>
      <w:r w:rsidRPr="00624D94">
        <w:t xml:space="preserve"> có hai khả năng xảy ra:</w:t>
      </w:r>
    </w:p>
    <w:p w:rsidR="00AB2782" w:rsidRPr="00624D94" w:rsidRDefault="00AB2782" w:rsidP="00CB4408">
      <w:r w:rsidRPr="006067ED">
        <w:t>Nếu đây là tài liệu mới, hộp thoại Save As xuất hiện, cho phép ghi tài liệu này bởi một tệp tin mới: Gõ tên tệp tin vào đây! Hãy xác định thư mục (Folder)- nơi sẽ chứa tệp tin mới này</w:t>
      </w:r>
      <w:r w:rsidRPr="00624D94">
        <w:t xml:space="preserve"> rồi gõ tên tệp tin vào mục File name: (ví dụ Van ban1 rồi nhấn nút Save để kết thúc việc ghi nội dung tài liệu.</w:t>
      </w:r>
    </w:p>
    <w:p w:rsidR="00AB2782" w:rsidRPr="006067ED" w:rsidRDefault="00AB2782" w:rsidP="00CB4408">
      <w:r w:rsidRPr="006067ED">
        <w:t>Nếu tài liệu của bạn đã được ghi vào một tệp, khi ra lệnh cất tất cả những sự thay đổi trên tài liệu sẽ được ghi lại lên đĩa. Bạn nên thực hiện thao tác ghi tài liệu vừa rồi thường xuyên trong khi soạn tài liệu, để tránh mất dữ liệu khi gặp các sự cố mất điện, hay những trục trặc của máy tính.</w:t>
      </w:r>
    </w:p>
    <w:p w:rsidR="00AB2782" w:rsidRPr="006067ED" w:rsidRDefault="00AB2782" w:rsidP="00CB4408">
      <w:pPr>
        <w:pStyle w:val="Heading2"/>
      </w:pPr>
      <w:bookmarkStart w:id="6" w:name="_Toc264354708"/>
      <w:r w:rsidRPr="006067ED">
        <w:t>Mở tài liệu đã∙ tồn tại trên đĩa</w:t>
      </w:r>
      <w:bookmarkEnd w:id="6"/>
    </w:p>
    <w:p w:rsidR="00AB2782" w:rsidRPr="006067ED" w:rsidRDefault="00AB2782" w:rsidP="00CB4408">
      <w:r w:rsidRPr="006067ED">
        <w:t>Tài liệu sau khi đã soạn thảo trên Word được lưu trên đĩa dưới dạng tệp tin có phần mở rộng là .DOC. Để mở một tài liệu Word đã có trên đĩa, bạn có thể chọn một trong các cách sau đâu:</w:t>
      </w:r>
    </w:p>
    <w:p w:rsidR="00AB2782" w:rsidRPr="006067ED" w:rsidRDefault="00AB2782" w:rsidP="00CB4408">
      <w:r w:rsidRPr="006067ED">
        <w:t>Mở mục chọn File | Open; hoặc Nhấn tổ hợp phím tắt Ctrl+O. Hộp thoại Open xuất hiện: Hãy tìm đến thư mục nơi chứa tệp tài liệu cần mở trên đĩa, chọn tệp tài liệu, cuối cùng nhấn nút lệnh để tiếp tục. Tệp tài liệu sẽ được mở ra trên màn hình Word. Mặt khác, bạn cũng có thể thực hiện mở rất nhanh những tệp tài liệu đã làm việc gần đây nhất bằng cách mở mục chọn File như sau: Nhấn chuột lên tệp tài liệu cần mở ! Tiếp theo nhấn chuột lên tên tệp tài liệu cần mở.</w:t>
      </w:r>
    </w:p>
    <w:p w:rsidR="00AB2782" w:rsidRPr="006067ED" w:rsidRDefault="00AB2782" w:rsidP="00CB4408">
      <w:pPr>
        <w:pStyle w:val="Heading2"/>
      </w:pPr>
      <w:bookmarkStart w:id="7" w:name="_Toc264354709"/>
      <w:r w:rsidRPr="006067ED">
        <w:t>Thoát khỏi môi trường làm việc</w:t>
      </w:r>
      <w:bookmarkEnd w:id="7"/>
    </w:p>
    <w:p w:rsidR="00AB2782" w:rsidRPr="006067ED" w:rsidRDefault="00AB2782" w:rsidP="00CB4408">
      <w:r w:rsidRPr="006067ED">
        <w:t>Khi không làm việc với Word, bạn có thể thực hiện theo một trong các cách sau:</w:t>
      </w:r>
    </w:p>
    <w:p w:rsidR="00AB2782" w:rsidRPr="006067ED" w:rsidRDefault="00AB2782" w:rsidP="00CB4408">
      <w:r w:rsidRPr="006067ED">
        <w:t>Mở mục chọn File | Exit hoặc - Nhấn tổ hợp phím tắt Alt + F4.</w:t>
      </w:r>
    </w:p>
    <w:p w:rsidR="00AB2782" w:rsidRPr="006067ED" w:rsidRDefault="00AB2782" w:rsidP="00CB4408">
      <w:pPr>
        <w:pStyle w:val="Heading1"/>
      </w:pPr>
      <w:bookmarkStart w:id="8" w:name="_Toc264354710"/>
      <w:r w:rsidRPr="006067ED">
        <w:t>Chương 1:Soạn thảo cơ bản</w:t>
      </w:r>
      <w:bookmarkEnd w:id="8"/>
    </w:p>
    <w:p w:rsidR="00AB2782" w:rsidRPr="006067ED" w:rsidRDefault="00AB2782" w:rsidP="00CB4408">
      <w:pPr>
        <w:pStyle w:val="Heading2"/>
      </w:pPr>
      <w:bookmarkStart w:id="9" w:name="_Toc264354711"/>
      <w:r w:rsidRPr="006067ED">
        <w:t>Một số thao tác soạn thảo cơ bản</w:t>
      </w:r>
      <w:bookmarkEnd w:id="9"/>
    </w:p>
    <w:p w:rsidR="00AB2782" w:rsidRPr="006067ED" w:rsidRDefault="00AB2782" w:rsidP="00CB4408">
      <w:pPr>
        <w:pStyle w:val="Heading3"/>
      </w:pPr>
      <w:bookmarkStart w:id="10" w:name="_Toc264354712"/>
      <w:r w:rsidRPr="006067ED">
        <w:t>Nhập văn bản</w:t>
      </w:r>
      <w:bookmarkEnd w:id="10"/>
    </w:p>
    <w:p w:rsidR="00AB2782" w:rsidRPr="006067ED" w:rsidRDefault="00AB2782" w:rsidP="00CB4408">
      <w:r w:rsidRPr="006067ED">
        <w:t>Nhập văn bản là khâu đầu tiên trong qui trình soạn thảo tài liệu. Thông thường đoạn văn bản (Text) trên một tài liệu là rất nhiều, bạn tiếp cận được càng nhiều những tính năng nhập văn bản thì càng tốt, bởi lẽ nó sẽ làm tăng tốc độ chế bản tài liệu.</w:t>
      </w:r>
    </w:p>
    <w:p w:rsidR="00AB2782" w:rsidRPr="006067ED" w:rsidRDefault="00AB2782" w:rsidP="00CB4408">
      <w:pPr>
        <w:pStyle w:val="Heading3"/>
      </w:pPr>
      <w:bookmarkStart w:id="11" w:name="_Toc264354713"/>
      <w:r w:rsidRPr="006067ED">
        <w:t>Thao tác trên khối văn bản</w:t>
      </w:r>
      <w:bookmarkEnd w:id="11"/>
    </w:p>
    <w:p w:rsidR="00AB2782" w:rsidRPr="006067ED" w:rsidRDefault="00AB2782" w:rsidP="00CB4408">
      <w:r w:rsidRPr="006067ED">
        <w:t>Mục này cung cấp những kỹ năng thao tác trên một khối văn bản bao gồm : sao chép, cắt dán, di chuyển khối văn bản. Giúp làm tăng tốc độ soạn thảo văn bản.</w:t>
      </w:r>
    </w:p>
    <w:p w:rsidR="00AB2782" w:rsidRPr="006067ED" w:rsidRDefault="00AB2782" w:rsidP="00CB4408">
      <w:pPr>
        <w:pStyle w:val="Heading3"/>
      </w:pPr>
      <w:bookmarkStart w:id="12" w:name="_Toc264354714"/>
      <w:r w:rsidRPr="006067ED">
        <w:t>Sao chép:</w:t>
      </w:r>
      <w:bookmarkEnd w:id="12"/>
    </w:p>
    <w:p w:rsidR="00AB2782" w:rsidRPr="006067ED" w:rsidRDefault="00AB2782" w:rsidP="00CB4408">
      <w:r w:rsidRPr="006067ED">
        <w:t xml:space="preserve"> Sao chép khối văn bản là quá trình tạo một khối văn bản mới từ một khối văn bản đã có sẵn. Phương pháp này được áp dụng khi bạn cần phải gõ lại một đoạn văn bản giống hệt hoặc gần giống với một đoạn văn bản đã có sẵn trên tài liệu về mặt nội dung cũng như định dạng (chúng ta sẽ tìm hiểu khái niệm định dạng ở phần tiếp theo). Cách làm như sau: Bước 1: Lựa chọn (bôi đen) khối văn bản cần sao chép. Để lựa chọn khối văn bản bạn làm như sau: Di chuột và khoanh vùng văn bản cần chọn; hoặc dùng các phím mũi tên ←↑↓→ kết hợp việc giữ phím Shift để chọn vùng văn bản. Chọn đến đâu bạn sẽ thấy văn bản được bôi đen đến đó. Bước 2: Ra lệnh sao chép dữ liệu bằng một trong các cách: - Mở mục chọn Edit | Copy ; hoặc - Nhấn nút Copy trên thanh công cụ Standard; hoặc - Nhấn tổ hợp phím nóng Ctrl + C; Bước 3: Dán văn bản đã chọn </w:t>
      </w:r>
      <w:r w:rsidRPr="006067ED">
        <w:lastRenderedPageBreak/>
        <w:t>lên vị trí cần thiết. Bạn làm như sau: Đặt con trỏ vào vị trí cần dán văn bản, ra lệnh dán bằng một trong các cách sau:</w:t>
      </w:r>
    </w:p>
    <w:p w:rsidR="00AB2782" w:rsidRPr="006067ED" w:rsidRDefault="00AB2782" w:rsidP="00CB4408">
      <w:r w:rsidRPr="006067ED">
        <w:t>Mở mục chọn Edit | Paste ; hoặc - Nhấn nút Paste trên thanh công cụ Standard; hoặc- Nhấn tổ hợp phím nóng Ctrl + V.Bạn sẽ thấy một đoạn văn bản mới được dán vào vị trí cần thiết. Bạn có thể thực hiện nhiều lệnh dán liên tiếp, dữ liệu được dán ra sẽ là dữ liệu của lần ra lệnh Copy gần nhất.</w:t>
      </w:r>
    </w:p>
    <w:p w:rsidR="00AB2782" w:rsidRPr="006067ED" w:rsidRDefault="00AB2782" w:rsidP="00CB4408">
      <w:pPr>
        <w:pStyle w:val="Heading3"/>
      </w:pPr>
      <w:bookmarkStart w:id="13" w:name="_Toc264354715"/>
      <w:r w:rsidRPr="006067ED">
        <w:t>Di chuyển khối văn bản</w:t>
      </w:r>
      <w:bookmarkEnd w:id="13"/>
    </w:p>
    <w:p w:rsidR="00AB2782" w:rsidRPr="006067ED" w:rsidRDefault="00AB2782" w:rsidP="00CB4408">
      <w:r w:rsidRPr="006067ED">
        <w:t>Với phươngpháp sao chép văn bản, sau khi sao chép được đoạn văn bản mới thì đoạn văn bản cũ vẫn tồn tại đúng vị trí của nó. Nếu muốn khi sao chép đoạn văn bản ra một nơi khác và đoạn văn bản cũ sẽ được xoá đi (tức là di chuyển khối văn bản đến một vị trí khác), phươngpháp này sẽ giúp làm điều đó. Có thể thực hiện theo hai cách như sau:</w:t>
      </w:r>
    </w:p>
    <w:p w:rsidR="00AB2782" w:rsidRPr="006067ED" w:rsidRDefault="00AB2782" w:rsidP="00CB4408">
      <w:r w:rsidRPr="006067ED">
        <w:t>Cách 1: Bước 1: Lựa chọn khối văn bản cần di chuyển;Bước 2: Ra lệnh cắt văn bản có thể bằng một trong các cách sau:- Mở mục chọn Edit | Cut ; hoặc- Nhấn nút Cut trên thanh công cụ Standard; hoặc- Nhấn tổ hợp phím nóng Ctrl + X. Văn bản đã chọn sẽ bị cắt đi, chúng sẽ được lưu trong bộ nhớ đệm (Clipboard) của máy tính. Bước 3: Thực hiện lệnh dán văn bản (Paste) như đã giới thiệu ở trên vào vị trí định trước.Bước 1: Lựa chọn khối văn bản cần di chuyển; Bước 2: Dùng chuột kéo rê vùng văn bản đang chọn và thả lên vị trí cần di chuyển đến. Phươngpháp này gọi là kéo – thả (drag and drop).</w:t>
      </w:r>
    </w:p>
    <w:p w:rsidR="00AB2782" w:rsidRPr="006067ED" w:rsidRDefault="00AB2782" w:rsidP="00CB4408">
      <w:pPr>
        <w:pStyle w:val="Heading3"/>
      </w:pPr>
      <w:bookmarkStart w:id="14" w:name="_Toc264354716"/>
      <w:r w:rsidRPr="006067ED">
        <w:t>Thiết lập Tab:</w:t>
      </w:r>
      <w:bookmarkEnd w:id="14"/>
      <w:r w:rsidRPr="006067ED">
        <w:t xml:space="preserve"> </w:t>
      </w:r>
    </w:p>
    <w:p w:rsidR="00AB2782" w:rsidRPr="006067ED" w:rsidRDefault="00AB2782" w:rsidP="00CB4408">
      <w:r w:rsidRPr="006067ED">
        <w:t>Tab là công cụ được sử dụng rất nhiều trong việc nhập văn bản. Ngoài khả năng dịch chuyển điểm trỏ theo từng Bước nhẩy, mục này sẽ giới thiệu cách sử dụng Tab cho việc tạo một văn bản hiển thị dưới dạng các cột.</w:t>
      </w:r>
    </w:p>
    <w:p w:rsidR="00AB2782" w:rsidRPr="006067ED" w:rsidRDefault="00AB2782" w:rsidP="00CB4408">
      <w:r w:rsidRPr="006067ED">
        <w:t>Bước 1: Định nghĩa khoảng cách cho các cột của bảng bởi hộp thoại Tab như sau:</w:t>
      </w:r>
    </w:p>
    <w:p w:rsidR="00AB2782" w:rsidRPr="006067ED" w:rsidRDefault="00AB2782" w:rsidP="00CB4408">
      <w:r w:rsidRPr="006067ED">
        <w:t>Mở bảng chọn Format | Tab.., hộp thoại Tab xuất hiện:</w:t>
      </w:r>
    </w:p>
    <w:p w:rsidR="00AB2782" w:rsidRPr="006067ED" w:rsidRDefault="00AB2782" w:rsidP="00CB4408">
      <w:r w:rsidRPr="006067ED">
        <w:t>Hộp Default tab stops: để thiết lập Bước nhẩy ngầm định của Tab. Hình trên Bước nhẩy ngầm định là 0.5 cm (tức là mỗi khi nhần phím Tab, con trỏ sẽ dịch một đoạn 0.5 cm trên màn hình soạn thảo). Bạn có thể thay đổi giá trị Bước nhảy ngầm định Tab trên màn hình soạn thảo Word bằng cách gõ một giá trị số ( đơn vị là cm) vào hộp này;</w:t>
      </w:r>
    </w:p>
    <w:p w:rsidR="00AB2782" w:rsidRPr="006067ED" w:rsidRDefault="00AB2782" w:rsidP="00CB4408">
      <w:r w:rsidRPr="006067ED">
        <w:t>Bảng trên có 3 cột, mỗi cột sẽ được bắt đầu tại một vị trí có khoảng cách cố định đến lề trái trang văn bản mở ta phải thiết lập ngay sau đây. Giả sử cột STT cách lề trái 1cm, cột Họ và tên cách lề trái 3 cm, cột Địa chỉ cách lề trái 8 cm. Khi đó phải thiết lập các thông số này trên hộp thoại Tab như sau:</w:t>
      </w:r>
    </w:p>
    <w:p w:rsidR="00AB2782" w:rsidRPr="006067ED" w:rsidRDefault="00AB2782" w:rsidP="00CB4408">
      <w:r w:rsidRPr="006067ED">
        <w:t>Hộp Tab stop position: gõ 1 (gõ khoảng cách từ cột STT đến mép lề trái trang văn bản; ở mục Alignment- chọn lề cho dữ liệu trong cột này (cột STT): Left – canh lề dữ liệu bên trái cột, Right- canh lề bên phải cột, Center – căn lề giữa cột, hãy chọn Center. Chọn xong nhấn nút Set. Tương tự lần lượt khai báo vị trí Tab cho các cột còn lại: Họ và tên (3) và cột Địa chỉ (8). Đén khi hộp thoại Tab có dạng:</w:t>
      </w:r>
    </w:p>
    <w:p w:rsidR="00AB2782" w:rsidRPr="006067ED" w:rsidRDefault="00AB2782" w:rsidP="00CB4408">
      <w:r w:rsidRPr="006067ED">
        <w:t>Cuối cùng nhấn nút Ok để hoàn tất việc thiết lập tab cho các cột và có thể sử dụng chúng nút Clear- để xoá bỏ điểm Tab đang chọn; nút Clear All - để xoá bỏ toàn bộ các điểm tab đang thiết lập trên hộp thoại).</w:t>
      </w:r>
    </w:p>
    <w:p w:rsidR="00AB2782" w:rsidRPr="006067ED" w:rsidRDefault="00AB2782" w:rsidP="00CB4408">
      <w:r w:rsidRPr="006067ED">
        <w:t>Bước 2: Cách sử dụng những điểm Tab vừa thiết lập ở trên để tạo bảng dữ liệu:</w:t>
      </w:r>
    </w:p>
    <w:p w:rsidR="00AB2782" w:rsidRPr="006067ED" w:rsidRDefault="00AB2782" w:rsidP="00CB4408">
      <w:r w:rsidRPr="006067ED">
        <w:t>Khi con trỏ đang nằm ở đầu dòng văn bản, nhấn Tab để nhập dữ liệu cột STT. Nhập xong nhấn Tab, con trỏ sẽ chuyển đến vị trí tab tiếp theo (vị trí cột họ và tên) và nhập tiếp dữ liệu Họ và tên. Nhập xong nhấn Tab để nhập dữ liệu cột Địa chỉ. Làm tương tự với các dòng tiếp theo, bạn đã có thể tạo được bảng dữ liệu như yêu cầu ở trên.</w:t>
      </w:r>
    </w:p>
    <w:p w:rsidR="00AB2782" w:rsidRPr="006067ED" w:rsidRDefault="00AB2782" w:rsidP="00CB4408">
      <w:r w:rsidRPr="006067ED">
        <w:t>Đặc biệt, chỉ cần dùng chuột xử lý trên thước kẻ nằm ngang (Vertical Ruler) bạn cũng có thể thiết lập và điều chỉnh các điểm tab như vừa rồi. Cách làm như sau:</w:t>
      </w:r>
    </w:p>
    <w:p w:rsidR="00AB2782" w:rsidRPr="006067ED" w:rsidRDefault="00AB2782" w:rsidP="00CB4408">
      <w:r w:rsidRPr="006067ED">
        <w:t>Để tạo điểm tab cho cột STT (có khoảng cách là 1cm, lề giữa), hãy nhấn chuột trái lên vị trí 1 cm trên thước kẻ nằm ngang. Một điểm Tab có khoảng cách 1cm, lề trái (Left) đã được thiết lập như sau: .</w:t>
      </w:r>
    </w:p>
    <w:p w:rsidR="00AB2782" w:rsidRPr="006067ED" w:rsidRDefault="00AB2782" w:rsidP="00CB4408">
      <w:r w:rsidRPr="006067ED">
        <w:t>Muốn thay đổi lề cho điểm tab này là giữa (Center), làm như sau:</w:t>
      </w:r>
    </w:p>
    <w:p w:rsidR="00AB2782" w:rsidRPr="006067ED" w:rsidRDefault="00AB2782" w:rsidP="00CB4408">
      <w:r w:rsidRPr="006067ED">
        <w:t>Nhấn kép chuột lên điểm tab vừa thiết lập, hộp thoại Tab xuất hiện. Tiếp theo chọn lề cho điểm tab đang chọn trên hộp thoại này ở mục Alignment là Center</w:t>
      </w:r>
    </w:p>
    <w:p w:rsidR="00AB2782" w:rsidRPr="006067ED" w:rsidRDefault="00AB2782" w:rsidP="00CB4408">
      <w:r w:rsidRPr="006067ED">
        <w:t xml:space="preserve">Các vị trí điểm tab vừa thiết lập! Tiếp theo nhất nút Set để thiết lập.Nhấn Set để thiết lập </w:t>
      </w:r>
      <w:smartTag w:uri="urn:schemas-microsoft-com:office:smarttags" w:element="place">
        <w:smartTag w:uri="urn:schemas-microsoft-com:office:smarttags" w:element="PlaceName">
          <w:r w:rsidRPr="006067ED">
            <w:t>Chọn</w:t>
          </w:r>
        </w:smartTag>
        <w:r w:rsidRPr="006067ED">
          <w:t xml:space="preserve"> </w:t>
        </w:r>
        <w:smartTag w:uri="urn:schemas-microsoft-com:office:smarttags" w:element="PlaceType">
          <w:r w:rsidRPr="006067ED">
            <w:t>Center</w:t>
          </w:r>
        </w:smartTag>
      </w:smartTag>
    </w:p>
    <w:p w:rsidR="00AB2782" w:rsidRPr="006067ED" w:rsidRDefault="00AB2782" w:rsidP="00CB4408">
      <w:r w:rsidRPr="006067ED">
        <w:lastRenderedPageBreak/>
        <w:t>Muốn xoá bỏ một điểm tab nào đó, chỉ việc dùng chuột kéo chúng (điểm tab đó) ra khỏi thước kẻ.</w:t>
      </w:r>
    </w:p>
    <w:p w:rsidR="00AB2782" w:rsidRPr="006067ED" w:rsidRDefault="00AB2782" w:rsidP="00CB4408">
      <w:pPr>
        <w:pStyle w:val="Heading3"/>
      </w:pPr>
      <w:bookmarkStart w:id="15" w:name="_Toc264354717"/>
      <w:r w:rsidRPr="006067ED">
        <w:t>Các kỹ năng định dạng văn bản</w:t>
      </w:r>
      <w:bookmarkEnd w:id="15"/>
    </w:p>
    <w:p w:rsidR="00AB2782" w:rsidRPr="006067ED" w:rsidRDefault="00AB2782" w:rsidP="00CB4408">
      <w:r w:rsidRPr="006067ED">
        <w:t>Nhập văn bản bao gồm các thao tác để gõ được văn bản lên tài liệu. Còn định dạng văn bản bao gồm các thao tác giúp bạn làm đẹp văn bản theo ý muốn.</w:t>
      </w:r>
    </w:p>
    <w:p w:rsidR="00AB2782" w:rsidRPr="006067ED" w:rsidRDefault="00AB2782" w:rsidP="00CB4408">
      <w:pPr>
        <w:pStyle w:val="Heading3"/>
      </w:pPr>
      <w:bookmarkStart w:id="16" w:name="_Toc264354718"/>
      <w:r w:rsidRPr="006067ED">
        <w:t>Định dạng đơn giản</w:t>
      </w:r>
      <w:bookmarkEnd w:id="16"/>
    </w:p>
    <w:p w:rsidR="00AB2782" w:rsidRPr="006067ED" w:rsidRDefault="00AB2782" w:rsidP="00CB4408">
      <w:r w:rsidRPr="006067ED">
        <w:t>Giúp bạn có được những kỹ năng định dạng văn bản đầu tiên, đơn giản nhất như là: phông chữ, mẫu sắc, cỡ chữ, lề v.v.</w:t>
      </w:r>
    </w:p>
    <w:p w:rsidR="00AB2782" w:rsidRPr="006067ED" w:rsidRDefault="00AB2782" w:rsidP="00CB4408">
      <w:pPr>
        <w:pStyle w:val="Heading3"/>
      </w:pPr>
      <w:bookmarkStart w:id="17" w:name="_Toc264354719"/>
      <w:r w:rsidRPr="006067ED">
        <w:t>Chọn phông chữ</w:t>
      </w:r>
      <w:bookmarkEnd w:id="17"/>
    </w:p>
    <w:p w:rsidR="00AB2782" w:rsidRPr="006067ED" w:rsidRDefault="00AB2782" w:rsidP="00CB4408">
      <w:r w:rsidRPr="006067ED">
        <w:t>Để chọn phông chữ cho đoạn văn bản trên, hãy làm như sau:</w:t>
      </w:r>
    </w:p>
    <w:p w:rsidR="00AB2782" w:rsidRPr="006067ED" w:rsidRDefault="00AB2782" w:rsidP="00CB4408">
      <w:r w:rsidRPr="006067ED">
        <w:t>Bước 1: Chọn (bôi đen) đoạn văn bản; Bước 2: Dùng chuột bấm lên hộp Font trên thanh công cụ Standard. Một danh sách các kiểu phông chữ xuất hiện: Bạn có thể bấm tổ hợp phím nóng Ctrl + Shift + F để gọi nhanh bảng chọn phông chữ; Với bộ gõ Vietkey hoặc ABC, những phông chữ có tên bắt đầu bởi dấu chấm (.) là phông chữ tiếng Việt. Ví dụ: .vnTime, .vnArial, .vnTimeH; Phông tiếng Việt kết thúc bởi chữ in hoa H, sẽ chuyển văn bản đang chọn thành chữ in hoa. Ví dụ: .vnTimeH- là một trong những phông chữ in hoa.</w:t>
      </w:r>
    </w:p>
    <w:p w:rsidR="00AB2782" w:rsidRPr="006067ED" w:rsidRDefault="00AB2782" w:rsidP="00CB4408">
      <w:pPr>
        <w:pStyle w:val="Heading3"/>
      </w:pPr>
      <w:bookmarkStart w:id="18" w:name="_Toc264354720"/>
      <w:r w:rsidRPr="006067ED">
        <w:t>Chọn cỡ chữ</w:t>
      </w:r>
      <w:bookmarkEnd w:id="18"/>
    </w:p>
    <w:p w:rsidR="00AB2782" w:rsidRPr="006067ED" w:rsidRDefault="00AB2782" w:rsidP="00CB4408">
      <w:r w:rsidRPr="006067ED">
        <w:t>Để chọn cỡ chữ cho đoạn văn bản trên, hãy làm như sau:</w:t>
      </w:r>
    </w:p>
    <w:p w:rsidR="00AB2782" w:rsidRPr="006067ED" w:rsidRDefault="00AB2782" w:rsidP="00CB4408">
      <w:r w:rsidRPr="006067ED">
        <w:t>Bước 1: Chọn (bôi đen) đoạn văn bản; Bước 2: Dùng chuột bấm lên hộp Size trên thanh công cụ Standard. Một danh sách các cỡ chữ xuất hiện cho phép chọn lựa. Hoặc cũng có thể gõ trực tiếp cỡ chữ vào mục Size này. Bạn có thể bấm tổ hợp phím nóng Ctrl + Shift + P để định vị nhanh đến hộp thiết lập cỡ chữ.</w:t>
      </w:r>
    </w:p>
    <w:p w:rsidR="00AB2782" w:rsidRPr="006067ED" w:rsidRDefault="00AB2782" w:rsidP="00CB4408">
      <w:pPr>
        <w:pStyle w:val="Heading3"/>
      </w:pPr>
      <w:bookmarkStart w:id="19" w:name="_Toc264354721"/>
      <w:r w:rsidRPr="006067ED">
        <w:t>Chọn kiểu chữ</w:t>
      </w:r>
      <w:bookmarkEnd w:id="19"/>
    </w:p>
    <w:p w:rsidR="00AB2782" w:rsidRPr="006067ED" w:rsidRDefault="00AB2782" w:rsidP="00CB4408">
      <w:r w:rsidRPr="006067ED">
        <w:t xml:space="preserve">Để chọn kiểu chữ (kiểu chữ béo, kiểu chữ nghiêng, kiểu chữ có gạch chân) cho đoạn văn bản trên, hãy làm như sau: Bước 1: Chọn (bôi đen) đoạn văn bản; Bước 2: Dùng chuột bấm lên nút kiểu chữ trên thanh công cụ Standard: :Kiểu chữ béo (phím nóng Ctrl + B) Kiểu chữ nghiêng (phím nóng Ctrl + I) Kiểu chữ gạch chân (phím nóng Ctrl + U) Mặt khác có thể thiết lập văn bản bởi tổ hợp nhiều kiểu chữ: vừa béo, vừa nghiêng hoặc vừa có gạch chân </w:t>
      </w:r>
    </w:p>
    <w:p w:rsidR="00AB2782" w:rsidRPr="006067ED" w:rsidRDefault="00AB2782" w:rsidP="00CB4408">
      <w:pPr>
        <w:pStyle w:val="Heading3"/>
      </w:pPr>
      <w:bookmarkStart w:id="20" w:name="_Toc264354722"/>
      <w:r w:rsidRPr="006067ED">
        <w:t>Chọn mẫu chữ</w:t>
      </w:r>
      <w:bookmarkEnd w:id="20"/>
    </w:p>
    <w:p w:rsidR="00AB2782" w:rsidRPr="006067ED" w:rsidRDefault="00AB2782" w:rsidP="00CB4408">
      <w:r w:rsidRPr="006067ED">
        <w:t>Để chọn mẫu sắc chữ cho đoạn văn bản trên, hãy làm như sau:</w:t>
      </w:r>
    </w:p>
    <w:p w:rsidR="00AB2782" w:rsidRPr="006067ED" w:rsidRDefault="00AB2782" w:rsidP="00CB4408">
      <w:r w:rsidRPr="006067ED">
        <w:t>Bước 1: Chọn (bôi đen) đoạn văn bản trên; Bước 2: Dùng chuột bấm lên hộp Font Color trên thanh công cụ Standard. Một bảng mẫu xuất hiện cho phép chọn lựa: Bạn có thể chọn loại mẫu phù hợp bằng cách nhấn chuột lên ô mẫu cần chọn. Ngoài ra, bạn có thể chọn những mẫu mẫu độc đáo hơn khi nhấn nút :Thẻ Standard cho phép chọn mẫu có sẵn có thể chọn; Hơn nữa, thẻ Custom cho phép định nghĩa mẫu cho riêng mình: Bạn có thể chọn mẫu ở bảng các điểm mẫu, đồng thời cũng có thể điều chỉnh được tỷ lệ các mẫu đơn trong từng gam mẫu (Red- tỷ lệ mẫu đỏ; Green- tỷ lệ mẫu xanh là cây; Blue- tỷ lệ mẫu xanh da trời).</w:t>
      </w:r>
    </w:p>
    <w:p w:rsidR="00AB2782" w:rsidRPr="006067ED" w:rsidRDefault="00AB2782" w:rsidP="00CB4408">
      <w:pPr>
        <w:pStyle w:val="Heading3"/>
      </w:pPr>
      <w:bookmarkStart w:id="21" w:name="_Toc264354723"/>
      <w:r w:rsidRPr="006067ED">
        <w:t>Chọn mẫu nền văn bản</w:t>
      </w:r>
      <w:bookmarkEnd w:id="21"/>
    </w:p>
    <w:p w:rsidR="00AB2782" w:rsidRPr="006067ED" w:rsidRDefault="00AB2782" w:rsidP="00CB4408">
      <w:r w:rsidRPr="006067ED">
        <w:t>Bước 1: Chọn (bôi đen) đoạn văn bản trên; Bước 2: Dùng chuột bấm lên hộp Hight light trên thanh công cụ Standard. Một bảng mẫu xuất hiện cho phép chọn lựa: Có thể chọn loại mẫu nền phù hợp bằng cách nhấn chuột lên ô mẫu cần chọn. Nếu chọn None- tương đương việc chọn mẫu trắng.</w:t>
      </w:r>
    </w:p>
    <w:p w:rsidR="00AB2782" w:rsidRPr="006067ED" w:rsidRDefault="00AB2782" w:rsidP="00CB4408">
      <w:pPr>
        <w:pStyle w:val="Heading3"/>
      </w:pPr>
      <w:bookmarkStart w:id="22" w:name="_Toc264354724"/>
      <w:r w:rsidRPr="006067ED">
        <w:t>Hộp thoại Font</w:t>
      </w:r>
      <w:bookmarkEnd w:id="22"/>
    </w:p>
    <w:p w:rsidR="00AB2782" w:rsidRPr="006067ED" w:rsidRDefault="00AB2782" w:rsidP="00CB4408">
      <w:r w:rsidRPr="006067ED">
        <w:t xml:space="preserve">Ngoài những tính năng định dạng căn bản ở trên, hộp thoại Font cung cấp những tính năng định dạng đặc biệt hơn. Để mở hộp thoại Font, kích hoạt mục chọn Format | Font..  </w:t>
      </w:r>
    </w:p>
    <w:p w:rsidR="00AB2782" w:rsidRPr="006067ED" w:rsidRDefault="00AB2782" w:rsidP="00CB4408">
      <w:pPr>
        <w:pStyle w:val="Heading3"/>
      </w:pPr>
      <w:bookmarkStart w:id="23" w:name="_Toc264354725"/>
      <w:r w:rsidRPr="006067ED">
        <w:t>Thẻ Font:</w:t>
      </w:r>
      <w:bookmarkEnd w:id="23"/>
      <w:r w:rsidRPr="006067ED">
        <w:t xml:space="preserve"> </w:t>
      </w:r>
    </w:p>
    <w:p w:rsidR="00AB2782" w:rsidRPr="006067ED" w:rsidRDefault="00AB2782" w:rsidP="00CB4408">
      <w:r w:rsidRPr="006067ED">
        <w:t xml:space="preserve">Cho phép thiết lập các định dạng căn bản về phông chữ như đã trình bày ở trên, Hộp Font- cho phép chọn phông chữ; Hộp Font style- chọn kiểu chữ: Regular- kiểu chữ bình thường; Italic- kiểu chữ nghiêng; Bold – kiểu chữ béo; Bold Italic – kiểu vừa béo, vừa nghiêng; Hộp Size- chọn cỡ chữ; Font color- chọn mẫu cho chữ; Hộp Underline style: để chọn kiểu đường gạch chân (nếu kiểu chữ đang chọn là underline). Ngoài ra, mục Effect cho phép thiết lập một số hiệu ứng chữ </w:t>
      </w:r>
      <w:r w:rsidRPr="006067ED">
        <w:lastRenderedPageBreak/>
        <w:t>đơn giản, bạn có thể chọn chúng và xem thể hiện ở mục Preview. Nếu nhấn nút Default – kiểu định dạng này sẽ được thiết lập là ngầm định cho các đoạn văn bản mới sau này;</w:t>
      </w:r>
    </w:p>
    <w:p w:rsidR="00AB2782" w:rsidRPr="006067ED" w:rsidRDefault="00AB2782" w:rsidP="00CB4408">
      <w:pPr>
        <w:pStyle w:val="Heading3"/>
      </w:pPr>
      <w:bookmarkStart w:id="24" w:name="_Toc264354726"/>
      <w:r w:rsidRPr="006067ED">
        <w:t>Thẻ Text Effect: Chọn kiểu hiệu ứng !</w:t>
      </w:r>
      <w:bookmarkEnd w:id="24"/>
    </w:p>
    <w:p w:rsidR="00AB2782" w:rsidRPr="006067ED" w:rsidRDefault="00AB2782" w:rsidP="00CB4408">
      <w:r w:rsidRPr="006067ED">
        <w:t>Cho phép thiết lập một số hiệu ứng trình diễn sôi động cho đoạn văn bản. Hãy chọn kiểu trình diễn ở danh sách Animations: và xem trước kết quả sẽ thu được ở hộp Preview.</w:t>
      </w:r>
    </w:p>
    <w:p w:rsidR="00AB2782" w:rsidRPr="006067ED" w:rsidRDefault="00AB2782" w:rsidP="00CB4408">
      <w:pPr>
        <w:pStyle w:val="Heading2"/>
      </w:pPr>
      <w:bookmarkStart w:id="25" w:name="_Toc264354727"/>
      <w:r w:rsidRPr="006067ED">
        <w:t>Định dạng đoạn văn bản</w:t>
      </w:r>
      <w:bookmarkEnd w:id="25"/>
    </w:p>
    <w:p w:rsidR="00AB2782" w:rsidRPr="006067ED" w:rsidRDefault="00AB2782" w:rsidP="00CB4408">
      <w:r w:rsidRPr="006067ED">
        <w:t>Chúng ta đã làm quen với các thao tác định dạng văn bản cho vùng văn bản đã được chọn (được bôi đen). Trong phần này, chúng ta tìm hiểu cách định dạng văn bản trên cùng đoạn văn bản.Mỗi dấu xuống dòng (Enter) sẽ tạo thành một đoạn văn bản. Khi định dạng đoạn văn bản, không cần phải lựa chọn toàn bộ văn bản trong đoạn đó, mở chỉ cần đặt điểm trỏ trong đoạn cần định dạng. Để mở tính năng định dạng đoạn văn bản, mở mục chọn Format | Paragraph, hộp thoại Paragraph xuất hiện:</w:t>
      </w:r>
    </w:p>
    <w:p w:rsidR="00AB2782" w:rsidRPr="006067ED" w:rsidRDefault="00AB2782" w:rsidP="00CB4408">
      <w:pPr>
        <w:pStyle w:val="Heading3"/>
      </w:pPr>
      <w:bookmarkStart w:id="26" w:name="_Toc264354728"/>
      <w:r w:rsidRPr="006067ED">
        <w:t>Mục Aligment:</w:t>
      </w:r>
      <w:bookmarkEnd w:id="26"/>
      <w:r w:rsidRPr="006067ED">
        <w:t xml:space="preserve"> </w:t>
      </w:r>
    </w:p>
    <w:p w:rsidR="00AB2782" w:rsidRPr="006067ED" w:rsidRDefault="00AB2782" w:rsidP="00CB4408">
      <w:r w:rsidRPr="006067ED">
        <w:t xml:space="preserve">Chọn kiểu căn lề cho đoạn:Justified – căn đều lề trái và lề phải; Left – căn đều lề trái Right – căn đều lề bên </w:t>
      </w:r>
      <w:smartTag w:uri="urn:schemas-microsoft-com:office:smarttags" w:element="place">
        <w:smartTag w:uri="urn:schemas-microsoft-com:office:smarttags" w:element="PlaceName">
          <w:r w:rsidRPr="006067ED">
            <w:t>phải</w:t>
          </w:r>
        </w:smartTag>
        <w:r w:rsidRPr="006067ED">
          <w:t xml:space="preserve"> </w:t>
        </w:r>
        <w:smartTag w:uri="urn:schemas-microsoft-com:office:smarttags" w:element="PlaceType">
          <w:r w:rsidRPr="006067ED">
            <w:t>Center</w:t>
          </w:r>
        </w:smartTag>
      </w:smartTag>
      <w:r w:rsidRPr="006067ED">
        <w:t xml:space="preserve"> – căn giữa 2 lề trái và phải. </w:t>
      </w:r>
    </w:p>
    <w:p w:rsidR="00AB2782" w:rsidRPr="006067ED" w:rsidRDefault="00AB2782" w:rsidP="00CB4408">
      <w:pPr>
        <w:pStyle w:val="Heading3"/>
      </w:pPr>
      <w:bookmarkStart w:id="27" w:name="_Toc264354729"/>
      <w:r w:rsidRPr="006067ED">
        <w:t>Mục Indentation:</w:t>
      </w:r>
      <w:bookmarkEnd w:id="27"/>
      <w:r w:rsidRPr="006067ED">
        <w:t xml:space="preserve"> </w:t>
      </w:r>
    </w:p>
    <w:p w:rsidR="00AB2782" w:rsidRPr="006067ED" w:rsidRDefault="00AB2782" w:rsidP="00CB4408">
      <w:r w:rsidRPr="006067ED">
        <w:t>Thiết lập khoảng cách từ mép lề đoạn so với lề trang: Left – khoảng cách từ lề trái đoạn đến lề trái của trang văn bản; Right- khoảng cách từ lề phải của đoạn đến lề phải của trang văn bản Ngầm định, hai khoảng cách này đều là 0.</w:t>
      </w:r>
    </w:p>
    <w:p w:rsidR="00AB2782" w:rsidRPr="006067ED" w:rsidRDefault="00AB2782" w:rsidP="00CB4408">
      <w:pPr>
        <w:pStyle w:val="Heading3"/>
      </w:pPr>
      <w:bookmarkStart w:id="28" w:name="_Toc264354730"/>
      <w:r w:rsidRPr="006067ED">
        <w:t>Trong mục Special nếu chọn:</w:t>
      </w:r>
      <w:bookmarkEnd w:id="28"/>
    </w:p>
    <w:p w:rsidR="00AB2782" w:rsidRPr="006067ED" w:rsidRDefault="00AB2782" w:rsidP="00CB4408">
      <w:r w:rsidRPr="006067ED">
        <w:t>First line: khi đó có thể thiết lập độ thụt dòng của dòng đầu tiên trong đoạn vào mục By: Hanging: để thiết lập độ thụt dòng của dòng thứ 2 trở đi trong đoạn so với dòng đầu tiên một khoảng cách được gõ vào mục By:. None: để hủy bỏ chế độ thụt đầu dòng trên đoạn.Nếu mục Special là First line, khi đó có thể thiết lập thụt dòng của dòng đầu tiên trong đoạn vào mục By:</w:t>
      </w:r>
    </w:p>
    <w:p w:rsidR="00AB2782" w:rsidRPr="006067ED" w:rsidRDefault="00AB2782" w:rsidP="00CB4408">
      <w:pPr>
        <w:pStyle w:val="Heading3"/>
      </w:pPr>
      <w:bookmarkStart w:id="29" w:name="_Toc264354731"/>
      <w:r w:rsidRPr="006067ED">
        <w:t>Mục Spacing:</w:t>
      </w:r>
      <w:bookmarkEnd w:id="29"/>
      <w:r w:rsidRPr="006067ED">
        <w:t xml:space="preserve"> </w:t>
      </w:r>
    </w:p>
    <w:p w:rsidR="00AB2782" w:rsidRPr="006067ED" w:rsidRDefault="00AB2782" w:rsidP="00CB4408">
      <w:r w:rsidRPr="006067ED">
        <w:t>Cho phép thiết lập các khoảng cách dòng: Before – khoảng cách dòng giữa dòng đầu tiên của đoạn tới dòng cuối cùng của đoạn văn bản trên nó; After- để thiết lập khoảng cách dòng giữ dòng cuối cùng của đoạn với dòng đầu tiên của đoạn sau nó;Line Spacing - để chọn độ dãn dòng. Ngầm định độ dãn dòng là 1 (Single); Màn hình Preview cho phép xem trước những kết quả định dạng đoạn vừa thiết lập. Nhấn Ok để chấp nhận những thuộc tính vừa thiết lập cho đoạn văn bản đang chọn; trái lại nhấn Cancel để huỷ bỏ công việc vừa làm.</w:t>
      </w:r>
    </w:p>
    <w:p w:rsidR="00AB2782" w:rsidRPr="006067ED" w:rsidRDefault="00AB2782" w:rsidP="00CB4408">
      <w:pPr>
        <w:pStyle w:val="Heading2"/>
      </w:pPr>
      <w:bookmarkStart w:id="30" w:name="_Toc264354732"/>
      <w:r w:rsidRPr="006067ED">
        <w:t>Thiết lập Bullets và numbering</w:t>
      </w:r>
      <w:bookmarkEnd w:id="30"/>
    </w:p>
    <w:p w:rsidR="00AB2782" w:rsidRPr="006067ED" w:rsidRDefault="00AB2782" w:rsidP="00CB4408">
      <w:r w:rsidRPr="006067ED">
        <w:t>Phần này sẽ hướng dẫn cách thiết lập các loại đánh dấu đầu đoạn (Bullets) và cách đánh số chỉ mục (Numbering) cho các tiêu đề trên tài liệu word.</w:t>
      </w:r>
    </w:p>
    <w:p w:rsidR="00AB2782" w:rsidRPr="006067ED" w:rsidRDefault="00AB2782" w:rsidP="00CB4408">
      <w:pPr>
        <w:pStyle w:val="Heading3"/>
      </w:pPr>
      <w:bookmarkStart w:id="31" w:name="_Toc264354733"/>
      <w:r w:rsidRPr="006067ED">
        <w:t>Thiết lập Bullets</w:t>
      </w:r>
      <w:bookmarkEnd w:id="31"/>
    </w:p>
    <w:p w:rsidR="00AB2782" w:rsidRPr="006067ED" w:rsidRDefault="00AB2782" w:rsidP="00CB4408">
      <w:r w:rsidRPr="006067ED">
        <w:t>Để đánh dấu đầu dòng một đoạn văn bản, hãy làm theo các Bước sau đây:</w:t>
      </w:r>
    </w:p>
    <w:p w:rsidR="00AB2782" w:rsidRPr="006067ED" w:rsidRDefault="00AB2782" w:rsidP="00CB4408">
      <w:r w:rsidRPr="006067ED">
        <w:t>Bước 1: Đặt con trỏ lên đoạn cần đánh dấu đầu dòng và kích hoạt tính năng đánh dấu đầu dòng bằng cách mở mục chọn: Format | Bullets and Numbering .., hộp thoại sau đây xuất hiện: Bước 2: Thiết lập thông tin về dấu đầu dòng ở thẻ Bulleted như sau: Dùng chuột nhấn lên kiểu Bullet muốn thiết lập (đoạn văn bản này đang sử dụng kiểu bullet chọn ở hình trên); Nhấn nút Picture.., để chọn một kiểu bullet là các hình ảnh khác, khi đó hộp thoại sau đây xuất hiện: Chọn một loại bullet rồi nhấn OK để hoàn tất. Có thể nhấn nút Customize.. để thực hiện một vài thao tác định dạng cần thiết cho bullet đang chọn: Có thể chọn lại kiểu bullet ở danh sách Bullet character; Nhấn nút Font.. để chọn loại phông chữ cho bullet; Nhấn nút Bullet.. để có thể chọn bullet là một ký tự đặc biệt (Symbol); Mục Bullet position để thiết lập khoảng cách dấu bullet so với mép trong lề bên trái tài liệu; Mục Text position để thiết lập khoảng cách từ văn bản (text) tới mép trong lề trái của tài liệu. Nút lệnh Bullet trên thanh công cụ chuẩn sẽ giúp bạn thiết lập nhanh hoặc bỏ thiết lập định dạng đánh dấu đầu đoạn văn bản.</w:t>
      </w:r>
    </w:p>
    <w:p w:rsidR="00AB2782" w:rsidRPr="006067ED" w:rsidRDefault="00AB2782" w:rsidP="00CB4408">
      <w:pPr>
        <w:pStyle w:val="Heading3"/>
      </w:pPr>
      <w:bookmarkStart w:id="32" w:name="_Toc264354734"/>
      <w:r w:rsidRPr="006067ED">
        <w:t>Thiết lập Numbering</w:t>
      </w:r>
      <w:bookmarkEnd w:id="32"/>
    </w:p>
    <w:p w:rsidR="00AB2782" w:rsidRPr="006067ED" w:rsidRDefault="00AB2782" w:rsidP="00CB4408">
      <w:r w:rsidRPr="006067ED">
        <w:t>Để đánh số chỉ mục cho các tiêu đề tài liệu, hãy làm theo các Bước sau đây:</w:t>
      </w:r>
    </w:p>
    <w:p w:rsidR="00AB2782" w:rsidRPr="006067ED" w:rsidRDefault="00AB2782" w:rsidP="00CB4408">
      <w:r w:rsidRPr="006067ED">
        <w:lastRenderedPageBreak/>
        <w:t>Bước 1: Đặt con trỏ lên đoạn cần đánh số chỉ mục và kích hoạt tính năng đánh số chỉ mục bằng cách mở mục chọn: Format | Bullets and Nubering .., hộp thoại sau đây xuất hiện: Bước 2: Thiết lập thông tin về đánh số chỉ mục ở thẻ Numbered như sau: Hãy dùng chuột nhấn lên kiểu đánh số chỉ mục muốn thiết lập. Nút Customize..., để định dạng cho số chỉ mục này bởi hộp thoại sau: Ý nghĩa các mục tin trên hộp thoại này như sau: Nút Font…, cho phép chọn kiểu phông chữ cho số chỉ mục; Mục Start at: để chọn chỉ mục đầu tiên cần đánh số: nếu chọn 1, sẽ thực hiện đánh chỉ mục là 1, 2, ..; nhưng nếu chọn là 5 thì sẽ đánh số từ 5 trở đi là 5, 6, 7..; Mục Number position để thiết lập vị trí của chỉ mục trên đoạn văn bản; Text position để thiết lập khoảng cách văn bản so với mép lề của trang tài liệu. Nút lệnh Numbering trên thanh công cụ chuẩn sẽ giúp bạn thiết lập nhanh hoặc bỏ thiết lập định dạng đánh chỉ mục đầu đoạn văn bản.</w:t>
      </w:r>
    </w:p>
    <w:p w:rsidR="00AB2782" w:rsidRPr="006067ED" w:rsidRDefault="00AB2782" w:rsidP="00CB4408">
      <w:pPr>
        <w:pStyle w:val="Heading2"/>
      </w:pPr>
      <w:bookmarkStart w:id="33" w:name="_Toc264354735"/>
      <w:r w:rsidRPr="006067ED">
        <w:t>Soạn thảo công thức toán học</w:t>
      </w:r>
      <w:bookmarkEnd w:id="33"/>
    </w:p>
    <w:p w:rsidR="00AB2782" w:rsidRPr="006067ED" w:rsidRDefault="00AB2782" w:rsidP="00CB4408">
      <w:r w:rsidRPr="006067ED">
        <w:t>Để có thể soạn thảo được công thức toán học, máy tính của bạn phải được cỡi đặt bộ Microsoft Equation 3.0 cùng với bộ Microsoft Office. Cách soạn thảo một công thức toán học được tiến hỡnh như sau:</w:t>
      </w:r>
    </w:p>
    <w:p w:rsidR="00AB2782" w:rsidRPr="006067ED" w:rsidRDefault="00AB2782" w:rsidP="00CB4408">
      <w:r w:rsidRPr="006067ED">
        <w:t>Bước 1: Chọn một vị trí trên tài liệu, nơi sẽ chèn công thức toán học vào; Bước 2: Kích hoạt trình soạn thảo công thức toán học bằng cách: mở mục chọn Insert | Object… Hộp thoại Object xuất hiện: Dùng chuột chọn mục Microsoft Equation 3.0 (như hình trên), rồi nhấn OK. Thanh công cụ Equation cùng hộp soạn thảo công thức xuất hiện:Thanh công cụ để soạn thảo công thức</w:t>
      </w:r>
    </w:p>
    <w:p w:rsidR="00AB2782" w:rsidRPr="006067ED" w:rsidRDefault="00AB2782" w:rsidP="00CB4408">
      <w:r w:rsidRPr="006067ED">
        <w:t>Hộp soạn thảo công thức toán học Hộp soạn thảo công thức, là nơi để soạn thảo công thức toán học.</w:t>
      </w:r>
    </w:p>
    <w:p w:rsidR="00AB2782" w:rsidRPr="006067ED" w:rsidRDefault="00AB2782" w:rsidP="00CB4408">
      <w:r w:rsidRPr="006067ED">
        <w:t>Thanh công cụ Equation chứa các nút lệnh cho phép chọn các mẫu công thức và các ký tự, ký hiệu, phần tử trong một công thức toán học. Bước 3: Soạn thảo công thức: Đơn giản bằng cách chèn các mẫu công thức rồi xây dựng các thành phần công thức.</w:t>
      </w:r>
    </w:p>
    <w:p w:rsidR="00AB2782" w:rsidRPr="006067ED" w:rsidRDefault="00AB2782" w:rsidP="00CB4408">
      <w:pPr>
        <w:pStyle w:val="Heading2"/>
      </w:pPr>
      <w:bookmarkStart w:id="34" w:name="_Toc264354736"/>
      <w:r w:rsidRPr="006067ED">
        <w:t>Chia văn bản thành nhiều cột</w:t>
      </w:r>
      <w:bookmarkEnd w:id="34"/>
    </w:p>
    <w:p w:rsidR="00AB2782" w:rsidRPr="006067ED" w:rsidRDefault="00AB2782" w:rsidP="00CB4408">
      <w:r w:rsidRPr="006067ED">
        <w:t>Microsoft Word cung cấp tính năng Columns giúp ngườidùng dễ dàng chia văn bản của mình thành nhiều cột (giống như định dạng trên các trang báo và tạp chí). Mỗi đoạn văn bản có thể được chia thành các cột có độ rộng khác nhau. Trên mỗi cột, có thể thực hiện chèn các thông tin như: bảng biểu, hình vẽ,.. như thao tác trên các trang tài liệu bình thường.</w:t>
      </w:r>
    </w:p>
    <w:p w:rsidR="00AB2782" w:rsidRPr="006067ED" w:rsidRDefault="00AB2782" w:rsidP="00CB4408">
      <w:pPr>
        <w:pStyle w:val="Heading3"/>
      </w:pPr>
      <w:bookmarkStart w:id="35" w:name="_Toc264354737"/>
      <w:r w:rsidRPr="006067ED">
        <w:t>Chia cột văn bản</w:t>
      </w:r>
      <w:bookmarkEnd w:id="35"/>
    </w:p>
    <w:p w:rsidR="00AB2782" w:rsidRPr="006067ED" w:rsidRDefault="00AB2782" w:rsidP="00CB4408">
      <w:r w:rsidRPr="006067ED">
        <w:t>Bước 1: Lựa chọn (bôi đen) vùng văn bản cần chia làm nhiều cột;</w:t>
      </w:r>
    </w:p>
    <w:p w:rsidR="00AB2782" w:rsidRPr="006067ED" w:rsidRDefault="00AB2782" w:rsidP="00CB4408">
      <w:r w:rsidRPr="006067ED">
        <w:t>Bước 2: Kích hoạt mục chọn Format | Columns.. Hộp thoại Columns xuất hiện:</w:t>
      </w:r>
    </w:p>
    <w:p w:rsidR="00AB2782" w:rsidRPr="006067ED" w:rsidRDefault="00AB2782" w:rsidP="00CB4408">
      <w:r w:rsidRPr="006067ED">
        <w:t>Thiết lập các thông số cho hộp thoại Columns với các ý nghĩa như sau: Ý nghĩa các hộp chọn ở mục Presets như sau :</w:t>
      </w:r>
    </w:p>
    <w:p w:rsidR="00AB2782" w:rsidRPr="006067ED" w:rsidRDefault="00AB2782" w:rsidP="00CB4408">
      <w:r w:rsidRPr="006067ED">
        <w:t xml:space="preserve">One - 1 cột; Two - 2 cột; Three - 3 cột; Left - chia văn bản thành 2 cột, cột bên trái có chiều rộng bằng một nửa cột bên phải; Right - chia văn bản thành 2 cột, cột bên phải có chiều rộng bằng một nửa cột bên trái; - Bạn có thể thiết lập số cột cần tạo ra nhiều hơn bằng cách gõ số cột vào mục Number of Columns;- Mục Width and Spacing: cho phép thiết lập các thông số về chiều rộng và khoảng cách giữa các cột. Bạn có thể dùng chuột (hoặc gõ) thay đổi giá trị mục Width, độ rộng của cột tương ứng sẽ được thay đổi (hãy nhìn hình ở mục Preview để xem trước kết quả). Hoặc thay đổi giá trị mục Spacing. - Khoảng cách giữa hai cột kề nhau cũng được thay đổi khi mục Equal columns width được chọn (checked)- thì độ rộng của các cột và khoảng cách giữa các cột đều bằng nhau. Muốn thay đổi độ rộng mỗi cột hoặc khoảng cách giữa các cột khác nhau, hãy bỏ chọn mục này. Khi đó, có thể điều chỉnh độ rộng hoặc khoảng cách giữa hai cột nào đó một cách trực tiếp. Hãy quan sát mục </w:t>
      </w:r>
      <w:smartTag w:uri="urn:schemas-microsoft-com:office:smarttags" w:element="place">
        <w:smartTag w:uri="urn:schemas-microsoft-com:office:smarttags" w:element="State">
          <w:r w:rsidRPr="006067ED">
            <w:t>Col</w:t>
          </w:r>
        </w:smartTag>
      </w:smartTag>
      <w:r w:rsidRPr="006067ED">
        <w:t xml:space="preserve"> #: để biết được cột sẽ cần điều chỉnh và không quên xem hộp Preview để nhìn thấy trước được kết quả sẽ đạt được.</w:t>
      </w:r>
    </w:p>
    <w:p w:rsidR="00AB2782" w:rsidRPr="006067ED" w:rsidRDefault="00AB2782" w:rsidP="00CB4408">
      <w:r w:rsidRPr="006067ED">
        <w:t>Mục Apply to: cho biết phạm vi văn bản sẽ chia thành các cột.</w:t>
      </w:r>
    </w:p>
    <w:p w:rsidR="00AB2782" w:rsidRPr="006067ED" w:rsidRDefault="00AB2782" w:rsidP="00CB4408">
      <w:r w:rsidRPr="006067ED">
        <w:t>Nếu chọn Seleted Text thì chỉ chia cột cho văn bản đã được chọn (bôi đen)</w:t>
      </w:r>
    </w:p>
    <w:p w:rsidR="00AB2782" w:rsidRPr="006067ED" w:rsidRDefault="00AB2782" w:rsidP="00CB4408">
      <w:r w:rsidRPr="006067ED">
        <w:t>Nếu chọn Whole Document, toàn bộ các trang văn bản sẽ được chia cột theo thiết lập như trên.</w:t>
      </w:r>
    </w:p>
    <w:p w:rsidR="00AB2782" w:rsidRPr="006067ED" w:rsidRDefault="00AB2782" w:rsidP="00CB4408">
      <w:pPr>
        <w:pStyle w:val="Heading3"/>
      </w:pPr>
      <w:bookmarkStart w:id="36" w:name="_Toc264354738"/>
      <w:r w:rsidRPr="006067ED">
        <w:t>Sửa lại định dạng</w:t>
      </w:r>
      <w:bookmarkEnd w:id="36"/>
    </w:p>
    <w:p w:rsidR="00AB2782" w:rsidRPr="006067ED" w:rsidRDefault="00AB2782" w:rsidP="00CB4408">
      <w:r w:rsidRPr="006067ED">
        <w:t>Để sửa lại định dạng cột đã chia, hãy làm theo 2 Bước</w:t>
      </w:r>
    </w:p>
    <w:p w:rsidR="00AB2782" w:rsidRPr="006067ED" w:rsidRDefault="00AB2782" w:rsidP="00CB4408">
      <w:r w:rsidRPr="006067ED">
        <w:t>Bước 1: Đặt điểm trỏ vào một vị trí bất kỳ trên vùng văn bản đã chia cột.</w:t>
      </w:r>
    </w:p>
    <w:p w:rsidR="00AB2782" w:rsidRPr="006067ED" w:rsidRDefault="00AB2782" w:rsidP="00CB4408">
      <w:r w:rsidRPr="006067ED">
        <w:t>Bước 2: Kích hoạt menu Format | Columns.. , Hộp thoại Columns xuất hiện cho phép chỉnh sửa các thông số về các cột đã chia.</w:t>
      </w:r>
    </w:p>
    <w:p w:rsidR="00AB2782" w:rsidRPr="006067ED" w:rsidRDefault="00AB2782" w:rsidP="00CB4408">
      <w:pPr>
        <w:pStyle w:val="Heading2"/>
      </w:pPr>
      <w:bookmarkStart w:id="37" w:name="_Toc264354739"/>
      <w:r w:rsidRPr="006067ED">
        <w:lastRenderedPageBreak/>
        <w:t>Tạo chữ cái lớn đầu đoạn văn bản</w:t>
      </w:r>
      <w:bookmarkEnd w:id="37"/>
    </w:p>
    <w:p w:rsidR="00AB2782" w:rsidRPr="006067ED" w:rsidRDefault="00AB2782" w:rsidP="00CB4408">
      <w:r w:rsidRPr="006067ED">
        <w:t>Tính năng DropCap của word giúp tạo các kiểu chữ cái lớn đầu tiên cho một đoạn văn bản.</w:t>
      </w:r>
    </w:p>
    <w:p w:rsidR="00AB2782" w:rsidRPr="006067ED" w:rsidRDefault="00AB2782" w:rsidP="00CB4408">
      <w:pPr>
        <w:pStyle w:val="Heading3"/>
      </w:pPr>
      <w:bookmarkStart w:id="38" w:name="_Toc264354740"/>
      <w:r w:rsidRPr="006067ED">
        <w:t>Cách tạo</w:t>
      </w:r>
      <w:bookmarkEnd w:id="38"/>
    </w:p>
    <w:p w:rsidR="00AB2782" w:rsidRPr="006067ED" w:rsidRDefault="00AB2782" w:rsidP="00CB4408">
      <w:r w:rsidRPr="006067ED">
        <w:t>Để tạo chữ cái lớn đầu đoạn văn bản, hãy làm theo các Bước sau:</w:t>
      </w:r>
    </w:p>
    <w:p w:rsidR="00AB2782" w:rsidRPr="006067ED" w:rsidRDefault="00AB2782" w:rsidP="00CB4408">
      <w:r w:rsidRPr="006067ED">
        <w:t>Bước 1: Đặt con trỏ lên đoạn cần tạo chữ cái lớn đầu đoạn; khởi động tính năng Drop Cap bằng cách: mở mục chọn Format | Drop Cap.. Hộp thoại Drop cap xuất hiện:</w:t>
      </w:r>
    </w:p>
    <w:p w:rsidR="00AB2782" w:rsidRPr="006067ED" w:rsidRDefault="00AB2782" w:rsidP="00CB4408">
      <w:r w:rsidRPr="006067ED">
        <w:t>Bước 2: thiết lập các thông số cho chữ lớn này:</w:t>
      </w:r>
    </w:p>
    <w:p w:rsidR="00AB2782" w:rsidRPr="006067ED" w:rsidRDefault="00AB2782" w:rsidP="00CB4408">
      <w:r w:rsidRPr="006067ED">
        <w:t>Mục Position- để chọn kiểu chữ cần đặt. Có 3 kiểu chữ là: None – không thiết lập; Dropped và In Margin. Hãy xem mẫu trên hình; Hộp Font:- chọn phông chữ cho chữ cái này; Mục Line to drop:- thiết lập số dòng văn bản làm chiều cao cho chữ; Mục Distance from text:- gõ vào khoảng cách từ chữ cái lớn này đến ký tự tiếp theo nó. Cuối cùng, nhấn OK để hoàn tất</w:t>
      </w:r>
    </w:p>
    <w:p w:rsidR="00AB2782" w:rsidRPr="006067ED" w:rsidRDefault="00AB2782" w:rsidP="00CB4408">
      <w:pPr>
        <w:pStyle w:val="Heading3"/>
      </w:pPr>
      <w:r w:rsidRPr="006067ED">
        <w:t xml:space="preserve"> </w:t>
      </w:r>
      <w:bookmarkStart w:id="39" w:name="_Toc264354741"/>
      <w:r w:rsidRPr="006067ED">
        <w:t>Điều chỉnh chữ cái lớn ở đầu đoạn</w:t>
      </w:r>
      <w:bookmarkEnd w:id="39"/>
    </w:p>
    <w:p w:rsidR="00AB2782" w:rsidRPr="006067ED" w:rsidRDefault="00AB2782" w:rsidP="00CB4408">
      <w:r w:rsidRPr="006067ED">
        <w:t>Để thay đổi lại chữ cái lớn đầu đoạn đã tạo được, hãy làm như sau:</w:t>
      </w:r>
    </w:p>
    <w:p w:rsidR="00AB2782" w:rsidRPr="006067ED" w:rsidRDefault="00AB2782" w:rsidP="00CB4408">
      <w:r w:rsidRPr="006067ED">
        <w:t>Bước 1: Đặt con trỏ lên đoạn cần sửa chữ cái lớn đầu đoạn; khởi động tính năng Drop Cap ;</w:t>
      </w:r>
    </w:p>
    <w:p w:rsidR="00AB2782" w:rsidRPr="006067ED" w:rsidRDefault="00AB2782" w:rsidP="00CB4408">
      <w:r w:rsidRPr="006067ED">
        <w:t>Bước 2: Thực hiện thiếp lập lại các thông số trên hộp thoại này. Cuối cùng nhấn OK để chấp nhận sự thay đổi.</w:t>
      </w:r>
    </w:p>
    <w:p w:rsidR="00AB2782" w:rsidRPr="006067ED" w:rsidRDefault="00AB2782" w:rsidP="00CB4408">
      <w:pPr>
        <w:pStyle w:val="Heading2"/>
      </w:pPr>
      <w:bookmarkStart w:id="40" w:name="_Toc264354742"/>
      <w:r w:rsidRPr="006067ED">
        <w:t>Tạo và quản lý các Style</w:t>
      </w:r>
      <w:bookmarkEnd w:id="40"/>
    </w:p>
    <w:p w:rsidR="00AB2782" w:rsidRPr="006067ED" w:rsidRDefault="00AB2782" w:rsidP="00CB4408">
      <w:r w:rsidRPr="006067ED">
        <w:t>Trong quá trình soạn thảo văn bản, nhiều khi cần định dạng nhiều đoạn văn bản theo cùng một kiểu định dạng. Nếu phải định dạng lần lượt từng đoạn như vậy sẽ mất rất nhiều thời gian, vả lại khó chính xác vì phải thao tác quá nhiều. Một trong những cách đơn giản nhất trong Word giúp đơn giản tình huống trên là Style. Style là một tập hợp các định dạng văn bản của một đoạn, có tên gọi và có thể được gán bởi một tổ hợp phím nóng.</w:t>
      </w:r>
    </w:p>
    <w:p w:rsidR="00AB2782" w:rsidRPr="006067ED" w:rsidRDefault="00AB2782" w:rsidP="00CB4408">
      <w:r w:rsidRPr="006067ED">
        <w:t>Style đặc biệt cần thiết khi phải soạn thảo một giáo trình, một tài liệu có chứa nhiều mục, nhiều loại đoạn văn bản khác nhau.</w:t>
      </w:r>
    </w:p>
    <w:p w:rsidR="00AB2782" w:rsidRPr="006067ED" w:rsidRDefault="00AB2782" w:rsidP="00CB4408">
      <w:pPr>
        <w:pStyle w:val="Heading3"/>
      </w:pPr>
      <w:bookmarkStart w:id="41" w:name="_Toc264354743"/>
      <w:r w:rsidRPr="006067ED">
        <w:t>Tạo một Style</w:t>
      </w:r>
      <w:bookmarkEnd w:id="41"/>
    </w:p>
    <w:p w:rsidR="00AB2782" w:rsidRPr="006067ED" w:rsidRDefault="00AB2782" w:rsidP="00CB4408">
      <w:r w:rsidRPr="006067ED">
        <w:t>Để tạo một Style hãy làm như sau:</w:t>
      </w:r>
    </w:p>
    <w:p w:rsidR="00AB2782" w:rsidRPr="006067ED" w:rsidRDefault="00AB2782" w:rsidP="00CB4408">
      <w:r w:rsidRPr="006067ED">
        <w:t>Bước 1: Mở mục chọn Format | Style.. Hộp thoại Style xuất hiện:</w:t>
      </w:r>
    </w:p>
    <w:p w:rsidR="00AB2782" w:rsidRPr="006067ED" w:rsidRDefault="00AB2782" w:rsidP="00CB4408">
      <w:r w:rsidRPr="006067ED">
        <w:t>Bước 2: Để tạo Style mới, nhấn nút New, hộp thoại: New Style xuất hiện cho phép thiết lập thông tin cho Style mới:</w:t>
      </w:r>
    </w:p>
    <w:p w:rsidR="00AB2782" w:rsidRPr="006067ED" w:rsidRDefault="00AB2782" w:rsidP="00CB4408">
      <w:r w:rsidRPr="006067ED">
        <w:t>Gõ tên cho Style mới vào mục Name: ví dụ Muc1; hấn nút Format để chọn các chức năng định dạng cho Style này: Bao gồm các thông tin: ont… để định dạng phông chữ cho Style; aragraph… định dạng đoạn; abs.. để đặt điểm Tab cho Style (nếu cần); Border.. để chọn kiểu đường viền cho Style (nếu cần); rame.. để chọn kiểu khung cho Style (nếu cần);  Numbering.. để chọn kiểu gạch đầu dòng (nếu cần); Nhấn nút Shortcut key.. để gán phím nóng cho Style này, hộp thoại Customize Keyboard xuất hiện cho phép thiết lập phím nóng: Khi con trỏ đang ở mục Press new shortcut key: hãy bấm tổ hợp phím nóng cần gán trên bỡn phím. Ví dụ: Ctrl + 1; Tiếp theo nhấn nút Assign để đồng ý phím nóng này; Có thể gán nhiều tổ hợp phím nóng cho một Style, chúng được chứa ở danh sách Current keys: Nút Remove, nút Reset All.. giúp quản lý các phím nóng vừa tạo;  Sau khi gán xong tổ hợp phím nóng, hộp thoại Customize keyboard sẽ có dạng: Nhấn nút Close để tiếp tục. Nếu chọn , khi đó định dạng của Style sẽ được tự động thay đổi. Tức là, trong quá trình soạn thảo văn bản, giả sử một đoạn văn bản nào đó bạn chọn định dạng kiểu Style này (Muc1) bị thay đổi định dạng thì kiểu định dạng của Style Muc1 cũng tự động bị thay đổi theo;</w:t>
      </w:r>
    </w:p>
    <w:p w:rsidR="00AB2782" w:rsidRPr="006067ED" w:rsidRDefault="00AB2782" w:rsidP="00CB4408">
      <w:r w:rsidRPr="006067ED">
        <w:t>Nếu chọn , Style đó sẽ được lưu lại tệp Normal.dot của word. Khi đó Style này có thể được sử dụng trên mọi tệp văn bản. Nếu không chọn mục này, thì Style Muc1 chỉ có tác dụng trên tệp văn bản đang mở. Sau khi thiết lập đầy đủ thông tin cho Style mới, nhấn nút OK để hoàn tất.</w:t>
      </w:r>
    </w:p>
    <w:p w:rsidR="00AB2782" w:rsidRPr="006067ED" w:rsidRDefault="00AB2782" w:rsidP="00CB4408">
      <w:r w:rsidRPr="006067ED">
        <w:t>Bước 3: Sử dụng Style vừa tạo được: Giả sử có đoạn văn bản sau:</w:t>
      </w:r>
    </w:p>
    <w:p w:rsidR="00AB2782" w:rsidRPr="006067ED" w:rsidRDefault="00AB2782" w:rsidP="00CB4408">
      <w:r w:rsidRPr="006067ED">
        <w:t>Style là một tập hợp các định dạng văn bản của một đoạn cho trước, có tên gọi và có thể được gán bởi một tổ hợp phím nóng. Nếu muốn đoạn văn bản này có định dạng như Style Muc1 đã tạo được ở trên, hãy làm như sau:</w:t>
      </w:r>
    </w:p>
    <w:p w:rsidR="00AB2782" w:rsidRPr="006067ED" w:rsidRDefault="00AB2782" w:rsidP="00CB4408">
      <w:r w:rsidRPr="006067ED">
        <w:t>Bước 1: Đặt điểm trỏ lên đoạn văn bản cần định dạng;</w:t>
      </w:r>
    </w:p>
    <w:p w:rsidR="00AB2782" w:rsidRPr="006067ED" w:rsidRDefault="00AB2782" w:rsidP="00CB4408">
      <w:r w:rsidRPr="006067ED">
        <w:lastRenderedPageBreak/>
        <w:t>Bước 2: Nhấn tổ hợp phím nóng Ctrl + 1 để gọi Style Mục1. Đoạn văn bản đã chọn sẽ có định dạng như style Muc1:Style là một tập hợp các định dạng văn bản của một đoạn, có tên gọi và có thể được gán bởi một tổ hợp phím nóng.</w:t>
      </w:r>
    </w:p>
    <w:p w:rsidR="00AB2782" w:rsidRPr="006067ED" w:rsidRDefault="00AB2782" w:rsidP="00CB4408">
      <w:pPr>
        <w:pStyle w:val="Heading3"/>
      </w:pPr>
      <w:bookmarkStart w:id="42" w:name="_Toc264354744"/>
      <w:r w:rsidRPr="006067ED">
        <w:t>Gán Style cho mẫu đã được định dạng</w:t>
      </w:r>
      <w:bookmarkEnd w:id="42"/>
    </w:p>
    <w:p w:rsidR="00AB2782" w:rsidRPr="006067ED" w:rsidRDefault="00AB2782" w:rsidP="00CB4408">
      <w:r w:rsidRPr="006067ED">
        <w:t>Khi đã có một đoạn đã được định dạng trên tài liệu, muốn gán nó bởi một style, hãy làm như sau:</w:t>
      </w:r>
    </w:p>
    <w:p w:rsidR="00AB2782" w:rsidRPr="006067ED" w:rsidRDefault="00AB2782" w:rsidP="00CB4408">
      <w:r w:rsidRPr="006067ED">
        <w:t>Bước 1: Đặt điểm trỏ lên đoạn cần gán style;</w:t>
      </w:r>
    </w:p>
    <w:p w:rsidR="00AB2782" w:rsidRPr="006067ED" w:rsidRDefault="00AB2782" w:rsidP="00CB4408">
      <w:r w:rsidRPr="006067ED">
        <w:t>Bước 2: Mở hộp thoại Style bằng cách mở mục chọn Format | Style..</w:t>
      </w:r>
    </w:p>
    <w:p w:rsidR="00AB2782" w:rsidRPr="006067ED" w:rsidRDefault="00AB2782" w:rsidP="00CB4408">
      <w:r w:rsidRPr="006067ED">
        <w:t>Bước 3: Nhấn nút New để tạo một style mới:</w:t>
      </w:r>
    </w:p>
    <w:p w:rsidR="00AB2782" w:rsidRPr="006067ED" w:rsidRDefault="00AB2782" w:rsidP="00CB4408">
      <w:r w:rsidRPr="006067ED">
        <w:t>Mục Name, gõ vào tên Style muốn tạo;</w:t>
      </w:r>
    </w:p>
    <w:p w:rsidR="00AB2782" w:rsidRPr="006067ED" w:rsidRDefault="00AB2782" w:rsidP="00CB4408">
      <w:r w:rsidRPr="006067ED">
        <w:t>Nhấn lên nút Shortcut key.. để gán phím tắt cho Style này;</w:t>
      </w:r>
    </w:p>
    <w:p w:rsidR="00AB2782" w:rsidRPr="006067ED" w:rsidRDefault="00AB2782" w:rsidP="00CB4408">
      <w:r w:rsidRPr="006067ED">
        <w:t>Có thể tu sửa định dạng Style này khi nhấn nút lệnh Format và chọn các tính năng định dạng cần thiết; Cuối cùng nhấn OK để hoàn tất việc gán style mới này cho đoạn văn bản đang chọn trên tài liệu.</w:t>
      </w:r>
    </w:p>
    <w:p w:rsidR="00AB2782" w:rsidRPr="006067ED" w:rsidRDefault="00AB2782" w:rsidP="00CB4408">
      <w:pPr>
        <w:pStyle w:val="Heading3"/>
      </w:pPr>
      <w:bookmarkStart w:id="43" w:name="_Toc264354745"/>
      <w:r w:rsidRPr="006067ED">
        <w:t>Điều chỉnh Style</w:t>
      </w:r>
      <w:bookmarkEnd w:id="43"/>
    </w:p>
    <w:p w:rsidR="00AB2782" w:rsidRPr="006067ED" w:rsidRDefault="00AB2782" w:rsidP="00CB4408">
      <w:r w:rsidRPr="006067ED">
        <w:t>Để tu sửa lại định dạng cho Style, hãy làm như sau:</w:t>
      </w:r>
    </w:p>
    <w:p w:rsidR="00AB2782" w:rsidRPr="006067ED" w:rsidRDefault="00AB2782" w:rsidP="00CB4408">
      <w:r w:rsidRPr="006067ED">
        <w:t>Bước 1: Mở hộp thoại Style và chọn tên Style cần tu sửa ở danh sách Styles: (ví dụ muốn tu sửa lại định dạng style Muc1)</w:t>
      </w:r>
    </w:p>
    <w:p w:rsidR="00AB2782" w:rsidRPr="006067ED" w:rsidRDefault="00AB2782" w:rsidP="00CB4408">
      <w:r w:rsidRPr="006067ED">
        <w:t>Chọn style cần điều chỉnh !</w:t>
      </w:r>
    </w:p>
    <w:p w:rsidR="00AB2782" w:rsidRPr="006067ED" w:rsidRDefault="00AB2782" w:rsidP="00CB4408">
      <w:r w:rsidRPr="006067ED">
        <w:t>Bước 2: Nhấn nút Modify.. hộp thoại Modify Style xuất hiện cho phép thay đổi lại định dạng của style này:</w:t>
      </w:r>
    </w:p>
    <w:p w:rsidR="00AB2782" w:rsidRPr="006067ED" w:rsidRDefault="00AB2782" w:rsidP="00CB4408">
      <w:r w:rsidRPr="006067ED">
        <w:t>Có thể thay đổi lại các định dạng khi nhấn nút Format, chọn kiểu định dạng và thực hiện thay đổi chúng; Có thể thiết lập lại phím nóng khi nhấn nút Shortcut key..;Và có thể làm được tất cả những việc đối với Style này như đã làm khi tạo Style mới.Cuối cùng, nhấn OK để đồng ý mọi sự thay đổi.</w:t>
      </w:r>
    </w:p>
    <w:p w:rsidR="00AB2782" w:rsidRPr="006067ED" w:rsidRDefault="00AB2782" w:rsidP="00CB4408">
      <w:r w:rsidRPr="006067ED">
        <w:t xml:space="preserve">Trên tệp tin Normal.dot của word luôn chứa sẵn style có tên </w:t>
      </w:r>
      <w:smartTag w:uri="urn:schemas-microsoft-com:office:smarttags" w:element="place">
        <w:smartTag w:uri="urn:schemas-microsoft-com:office:smarttags" w:element="City">
          <w:r w:rsidRPr="006067ED">
            <w:t>Normal</w:t>
          </w:r>
        </w:smartTag>
      </w:smartTag>
      <w:r w:rsidRPr="006067ED">
        <w:t xml:space="preserve">. Đây là định dạng ngầm định cho văn bản khi soạn thảo trên word. Bạn nên sửa định dạng style này phù hợp với định dạng văn bản thường xuyên làm việc. </w:t>
      </w:r>
    </w:p>
    <w:p w:rsidR="00AB2782" w:rsidRPr="006067ED" w:rsidRDefault="00AB2782" w:rsidP="00CB4408">
      <w:pPr>
        <w:pStyle w:val="Heading3"/>
      </w:pPr>
      <w:bookmarkStart w:id="44" w:name="_Toc264354746"/>
      <w:r w:rsidRPr="006067ED">
        <w:t>Quản lý các Styles</w:t>
      </w:r>
      <w:bookmarkEnd w:id="44"/>
    </w:p>
    <w:p w:rsidR="00AB2782" w:rsidRPr="006067ED" w:rsidRDefault="00AB2782" w:rsidP="00CB4408">
      <w:r w:rsidRPr="006067ED">
        <w:t>Để quản lý các Style trên Word cũng như các styles đang sử dụng trên tệp tài liệu đang mở, hãy làm như sau:</w:t>
      </w:r>
    </w:p>
    <w:p w:rsidR="00AB2782" w:rsidRPr="006067ED" w:rsidRDefault="00AB2782" w:rsidP="00CB4408">
      <w:r w:rsidRPr="006067ED">
        <w:t>Bước 1: Mở hộp thoại Style và nhấn nút Organizer..:</w:t>
      </w:r>
    </w:p>
    <w:p w:rsidR="00AB2782" w:rsidRPr="006067ED" w:rsidRDefault="00AB2782" w:rsidP="00CB4408">
      <w:r w:rsidRPr="006067ED">
        <w:t>Nhấn lên đây để tiếp tục..Hộp thoại Oganizer xuất hiện cho phép quản lý các style có trên word cũng như trên tệp tài liệu đang mở:  Danh sách các style có thể quản lý</w:t>
      </w:r>
    </w:p>
    <w:p w:rsidR="00AB2782" w:rsidRPr="006067ED" w:rsidRDefault="00AB2782" w:rsidP="00CB4408">
      <w:r w:rsidRPr="006067ED">
        <w:t>Danh sách In Document1: liệt kê các style đang sử dụng trên tệp Document1.doc (tệp đang mở);</w:t>
      </w:r>
    </w:p>
    <w:p w:rsidR="00AB2782" w:rsidRPr="006067ED" w:rsidRDefault="00AB2782" w:rsidP="00CB4408">
      <w:r w:rsidRPr="006067ED">
        <w:t>Danh sách To Normal.dot: liệt kê danh sách các style có trên tệp Normal.dot của word (các style trên tệp normal.dot có thể chia sẻ cho tất cả các tệp word khác sử dụng được);Mặt khác ta cũng có thể thay đổi các styles trên danh sách này bằng cách chọn tệp tài liệu ở hộp Styles available in: Quản lý style là thêm vào, xoá đi hoặc đổi tên các style cho tài liệu đang mở hoặc cho tệp normal.dot của word.</w:t>
      </w:r>
    </w:p>
    <w:p w:rsidR="00AB2782" w:rsidRPr="006067ED" w:rsidRDefault="00AB2782" w:rsidP="00CB4408">
      <w:r w:rsidRPr="006067ED">
        <w:t>Sử dụng nút Copy để sao chép một style giữa hai danh sách trên;</w:t>
      </w:r>
    </w:p>
    <w:p w:rsidR="00AB2782" w:rsidRPr="006067ED" w:rsidRDefault="00AB2782" w:rsidP="00CB4408">
      <w:r w:rsidRPr="006067ED">
        <w:t>Sử dụng nút Delete để xoá style đang chọn;</w:t>
      </w:r>
    </w:p>
    <w:p w:rsidR="00AB2782" w:rsidRPr="006067ED" w:rsidRDefault="00AB2782" w:rsidP="00CB4408">
      <w:r w:rsidRPr="006067ED">
        <w:t>Sử dụng nút Rename để đổi tên style đang chọn;</w:t>
      </w:r>
    </w:p>
    <w:p w:rsidR="00AB2782" w:rsidRPr="006067ED" w:rsidRDefault="00AB2782" w:rsidP="00CB4408">
      <w:r w:rsidRPr="006067ED">
        <w:t>Cuối cùng nhấn Close để kết thúc.</w:t>
      </w:r>
    </w:p>
    <w:p w:rsidR="00AB2782" w:rsidRPr="006067ED" w:rsidRDefault="00AB2782" w:rsidP="00CB4408">
      <w:pPr>
        <w:pStyle w:val="Heading2"/>
      </w:pPr>
      <w:bookmarkStart w:id="45" w:name="_Toc264354747"/>
      <w:r w:rsidRPr="006067ED">
        <w:t>Tìm kiếm và thay thế văn bản</w:t>
      </w:r>
      <w:bookmarkEnd w:id="45"/>
    </w:p>
    <w:p w:rsidR="00AB2782" w:rsidRPr="006067ED" w:rsidRDefault="00AB2782" w:rsidP="00CB4408">
      <w:r w:rsidRPr="006067ED">
        <w:t>Tính năng Find &amp; Replace trong Word giúp tìm kiếm văn bản, đồng thời giúp thay thế một cụm từ bởi một cụm từ mới. Điều này giúp ích rất nhiều khi bạn phải làm việc trên một số đoạn trang văn bản rất lớn (một giáo trình, một báo cáo dỡi chẳng hạn).</w:t>
      </w:r>
    </w:p>
    <w:p w:rsidR="00AB2782" w:rsidRPr="006067ED" w:rsidRDefault="00AB2782" w:rsidP="00CB4408">
      <w:pPr>
        <w:pStyle w:val="Heading3"/>
      </w:pPr>
      <w:bookmarkStart w:id="46" w:name="_Toc264354748"/>
      <w:r w:rsidRPr="006067ED">
        <w:t>Tìm kiếm văn bản</w:t>
      </w:r>
      <w:bookmarkEnd w:id="46"/>
    </w:p>
    <w:p w:rsidR="00AB2782" w:rsidRPr="006067ED" w:rsidRDefault="00AB2782" w:rsidP="00CB4408">
      <w:r w:rsidRPr="006067ED">
        <w:t>Để tìm kiếm một cụm từ trong tài liệu của mình, làm như sau:</w:t>
      </w:r>
    </w:p>
    <w:p w:rsidR="00AB2782" w:rsidRPr="006067ED" w:rsidRDefault="00AB2782" w:rsidP="00CB4408">
      <w:r w:rsidRPr="006067ED">
        <w:t>Bước 1: Chọn vùng văn bản muốn tìm kiếm;</w:t>
      </w:r>
    </w:p>
    <w:p w:rsidR="00AB2782" w:rsidRPr="006067ED" w:rsidRDefault="00AB2782" w:rsidP="00CB4408">
      <w:r w:rsidRPr="006067ED">
        <w:t>Nếu không lựa chọn một vùng văn bản, Word sẽ thực hiện tìm kiếm trên toàn bộ tài liệu.</w:t>
      </w:r>
    </w:p>
    <w:p w:rsidR="00AB2782" w:rsidRPr="006067ED" w:rsidRDefault="00AB2782" w:rsidP="00CB4408">
      <w:r w:rsidRPr="006067ED">
        <w:t>Bước 2: Khởi động tính năng tìm kiếm văn bản bằng cách: kích hoạt mục chọn Edit | Find.. hoặc nhấn tổ hợp phím tắt Ctrl + F, hộp thoại Find and Replace xuất hiện:</w:t>
      </w:r>
    </w:p>
    <w:p w:rsidR="00AB2782" w:rsidRPr="006067ED" w:rsidRDefault="00AB2782" w:rsidP="00CB4408">
      <w:r w:rsidRPr="006067ED">
        <w:lastRenderedPageBreak/>
        <w:t>Bước 3: Thiết lập các thông tin về tìm kiếm trên thẻ Find. ý nghĩa các mục tin như sau:</w:t>
      </w:r>
    </w:p>
    <w:p w:rsidR="00AB2782" w:rsidRPr="006067ED" w:rsidRDefault="00AB2782" w:rsidP="00CB4408">
      <w:r w:rsidRPr="006067ED">
        <w:t xml:space="preserve">Gõ từ cần tìm kiếm vào mục Find what: ví dụ: </w:t>
      </w:r>
      <w:smartTag w:uri="urn:schemas-microsoft-com:office:smarttags" w:element="place">
        <w:smartTag w:uri="urn:schemas-microsoft-com:office:smarttags" w:element="country-region">
          <w:r w:rsidRPr="006067ED">
            <w:t>Viet nam</w:t>
          </w:r>
        </w:smartTag>
      </w:smartTag>
      <w:r w:rsidRPr="006067ED">
        <w:t>;</w:t>
      </w:r>
    </w:p>
    <w:p w:rsidR="00AB2782" w:rsidRPr="006067ED" w:rsidRDefault="00AB2782" w:rsidP="00CB4408">
      <w:r w:rsidRPr="006067ED">
        <w:t>Thiết lập các tuỳ chọn tìm kiếm ở mục Search Options như sau:</w:t>
      </w:r>
    </w:p>
    <w:p w:rsidR="00AB2782" w:rsidRPr="006067ED" w:rsidRDefault="00AB2782" w:rsidP="00CB4408">
      <w:r w:rsidRPr="006067ED">
        <w:t>Match case- tìm kiếm mở không phân biệt chữ hoa, chữ thường;</w:t>
      </w:r>
    </w:p>
    <w:p w:rsidR="00AB2782" w:rsidRPr="006067ED" w:rsidRDefault="00AB2782" w:rsidP="00CB4408">
      <w:r w:rsidRPr="006067ED">
        <w:t>Find whole words only- chỉ tìm trên những từ độc lập</w:t>
      </w:r>
    </w:p>
    <w:p w:rsidR="00AB2782" w:rsidRPr="006067ED" w:rsidRDefault="00AB2782" w:rsidP="00CB4408">
      <w:r w:rsidRPr="006067ED">
        <w:t>Bước 4: Nhấn nút Find next, máy sẽ chỉ đến vị trí văn bản chứa cụm từ cần tìm.</w:t>
      </w:r>
    </w:p>
    <w:p w:rsidR="00AB2782" w:rsidRPr="006067ED" w:rsidRDefault="00AB2782" w:rsidP="00CB4408">
      <w:pPr>
        <w:pStyle w:val="Heading3"/>
      </w:pPr>
      <w:bookmarkStart w:id="47" w:name="_Toc264354749"/>
      <w:r w:rsidRPr="006067ED">
        <w:t>Tìm và thay thế văn bản</w:t>
      </w:r>
      <w:bookmarkEnd w:id="47"/>
    </w:p>
    <w:p w:rsidR="00AB2782" w:rsidRPr="006067ED" w:rsidRDefault="00AB2782" w:rsidP="00CB4408">
      <w:r w:rsidRPr="006067ED">
        <w:t>Tính năng này giúp tìm ra những cụm từ trên văn bản, đồng thời có thể thay thế cụm từ tìm được bởi một cụm từ mới. Để thực hiện tính năng này, làm như sau:</w:t>
      </w:r>
    </w:p>
    <w:p w:rsidR="00AB2782" w:rsidRPr="006067ED" w:rsidRDefault="00AB2782" w:rsidP="00CB4408">
      <w:r w:rsidRPr="006067ED">
        <w:t>Bước 1: Chọn vùng văn bản muốn tìm kiếm; khởi động tính năng tìm kiếm văn bản;</w:t>
      </w:r>
    </w:p>
    <w:p w:rsidR="00AB2782" w:rsidRPr="006067ED" w:rsidRDefault="00AB2782" w:rsidP="00CB4408">
      <w:r w:rsidRPr="006067ED">
        <w:t>Bước 2: Thiết lập thông tin về cụm từ cần tìm và cụm từ sẽ thay thế ở thẻ Replace của hộp thoại:</w:t>
      </w:r>
    </w:p>
    <w:p w:rsidR="00AB2782" w:rsidRPr="006067ED" w:rsidRDefault="00AB2782" w:rsidP="00CB4408">
      <w:r w:rsidRPr="006067ED">
        <w:t>Gõ cụm từ sẽ thay thế !</w:t>
      </w:r>
    </w:p>
    <w:p w:rsidR="00AB2782" w:rsidRPr="006067ED" w:rsidRDefault="00AB2782" w:rsidP="00CB4408">
      <w:r w:rsidRPr="006067ED">
        <w:t>Gõ cụm từ cần tìm !</w:t>
      </w:r>
    </w:p>
    <w:p w:rsidR="00AB2782" w:rsidRPr="006067ED" w:rsidRDefault="00AB2782" w:rsidP="00CB4408">
      <w:r w:rsidRPr="006067ED">
        <w:t>Gõ cụm từ cần tìm vào đây !</w:t>
      </w:r>
    </w:p>
    <w:p w:rsidR="00AB2782" w:rsidRPr="006067ED" w:rsidRDefault="00AB2782" w:rsidP="00CB4408">
      <w:r w:rsidRPr="006067ED">
        <w:t>Nhấn lên đây để tiếp tục</w:t>
      </w:r>
    </w:p>
    <w:p w:rsidR="00AB2782" w:rsidRPr="006067ED" w:rsidRDefault="00AB2782" w:rsidP="00CB4408">
      <w:r w:rsidRPr="006067ED">
        <w:t>Gõ cụm từ cần tìm kiếm vào mục Find what:</w:t>
      </w:r>
    </w:p>
    <w:p w:rsidR="00AB2782" w:rsidRPr="006067ED" w:rsidRDefault="00AB2782" w:rsidP="00CB4408">
      <w:r w:rsidRPr="006067ED">
        <w:t>Gõ cụm từ sẽ thay thế ở mục Replace with:</w:t>
      </w:r>
    </w:p>
    <w:p w:rsidR="00AB2782" w:rsidRPr="006067ED" w:rsidRDefault="00AB2782" w:rsidP="00CB4408">
      <w:r w:rsidRPr="006067ED">
        <w:t xml:space="preserve">Hộp thoại trên thiết lập thông tin tìm kiếm cụm từ </w:t>
      </w:r>
      <w:smartTag w:uri="urn:schemas-microsoft-com:office:smarttags" w:element="country-region">
        <w:r w:rsidRPr="006067ED">
          <w:t>Viet nam</w:t>
        </w:r>
      </w:smartTag>
      <w:r w:rsidRPr="006067ED">
        <w:t xml:space="preserve">, nếu tìm thấy có thể thay thế cụm từ đó bởi Việt </w:t>
      </w:r>
      <w:smartTag w:uri="urn:schemas-microsoft-com:office:smarttags" w:element="place">
        <w:smartTag w:uri="urn:schemas-microsoft-com:office:smarttags" w:element="country-region">
          <w:r w:rsidRPr="006067ED">
            <w:t>Nam</w:t>
          </w:r>
        </w:smartTag>
      </w:smartTag>
      <w:r w:rsidRPr="006067ED">
        <w:t>.</w:t>
      </w:r>
    </w:p>
    <w:p w:rsidR="00AB2782" w:rsidRPr="006067ED" w:rsidRDefault="00AB2782" w:rsidP="00CB4408">
      <w:r w:rsidRPr="006067ED">
        <w:t>Bước 3: Nhấn nút Find next để tìm đến vị trí văn bản chứa cụm từ cần tìm. Khi tìm thấy, có thể bấm nút Replace để thay thế cụm từ tìm được bởi cụm từ đã chỉ định ở mục Replace with: hoặc nhấn nút Replace All, Word sẽ tự động thay thế toàn bộ các cụm từ sẽ tìm được như chỉ định.</w:t>
      </w:r>
    </w:p>
    <w:p w:rsidR="00AB2782" w:rsidRPr="006067ED" w:rsidRDefault="00AB2782" w:rsidP="00CB4408">
      <w:pPr>
        <w:pStyle w:val="Heading2"/>
      </w:pPr>
      <w:bookmarkStart w:id="48" w:name="_Toc264354750"/>
      <w:r w:rsidRPr="006067ED">
        <w:t>Tính năng AutoCorrect</w:t>
      </w:r>
      <w:bookmarkEnd w:id="48"/>
    </w:p>
    <w:p w:rsidR="00AB2782" w:rsidRPr="006067ED" w:rsidRDefault="00AB2782" w:rsidP="00CB4408">
      <w:r w:rsidRPr="006067ED">
        <w:t>Đây là tính năng tự động sửa lỗi chính tả rất mạnh trên Word. Nó giúp tốc độ soạn thảo văn bản của bạn nhanh hơn nhờ những từ viết tắt và tránh được các lỗi chính tả không cần thiết bởi khả năng tự động sửa lỗi chính tả của nó.</w:t>
      </w:r>
    </w:p>
    <w:p w:rsidR="00AB2782" w:rsidRPr="006067ED" w:rsidRDefault="00AB2782" w:rsidP="00CB4408">
      <w:pPr>
        <w:pStyle w:val="Heading3"/>
      </w:pPr>
      <w:bookmarkStart w:id="49" w:name="_Toc264354751"/>
      <w:r w:rsidRPr="006067ED">
        <w:t>Thêm một từ viết tắt</w:t>
      </w:r>
      <w:bookmarkEnd w:id="49"/>
    </w:p>
    <w:p w:rsidR="00AB2782" w:rsidRPr="006067ED" w:rsidRDefault="00AB2782" w:rsidP="00CB4408">
      <w:r w:rsidRPr="006067ED">
        <w:t>Để thêm một từ viết tắt, thực hiện theo các Bước sau:</w:t>
      </w:r>
    </w:p>
    <w:p w:rsidR="00AB2782" w:rsidRPr="006067ED" w:rsidRDefault="00AB2782" w:rsidP="00CB4408">
      <w:r w:rsidRPr="006067ED">
        <w:t>Bước 1: Khởi động tính năng AutoCorrect bằng cách mở mục chọn lệnh: Tools | AutoCorrect.., Hộp thoại AutoCorrect xuất hiện:</w:t>
      </w:r>
    </w:p>
    <w:p w:rsidR="00AB2782" w:rsidRPr="006067ED" w:rsidRDefault="00AB2782" w:rsidP="00CB4408">
      <w:r w:rsidRPr="006067ED">
        <w:t>Gõ cụm từ viết tắt vào mục Replace:</w:t>
      </w:r>
    </w:p>
    <w:p w:rsidR="00AB2782" w:rsidRPr="006067ED" w:rsidRDefault="00AB2782" w:rsidP="00CB4408">
      <w:r w:rsidRPr="006067ED">
        <w:t>Gõ cụm từ sẽ thay thế vào mục With:</w:t>
      </w:r>
    </w:p>
    <w:p w:rsidR="00AB2782" w:rsidRPr="006067ED" w:rsidRDefault="00AB2782" w:rsidP="00CB4408">
      <w:r w:rsidRPr="006067ED">
        <w:t>Bước 2: Nhấn nút Add để ghi thêm từ này vào danh sách viết tắt của Word.</w:t>
      </w:r>
    </w:p>
    <w:p w:rsidR="00AB2782" w:rsidRPr="006067ED" w:rsidRDefault="00AB2782" w:rsidP="00CB4408">
      <w:pPr>
        <w:pStyle w:val="Heading3"/>
      </w:pPr>
      <w:bookmarkStart w:id="50" w:name="_Toc264354752"/>
      <w:r w:rsidRPr="006067ED">
        <w:t>Xoá đi một từ viết tắt</w:t>
      </w:r>
      <w:bookmarkEnd w:id="50"/>
    </w:p>
    <w:p w:rsidR="00AB2782" w:rsidRPr="006067ED" w:rsidRDefault="00AB2782" w:rsidP="00CB4408">
      <w:r w:rsidRPr="006067ED">
        <w:t>Để xoá đi một từ viết tắt, thực hiện theo các Bước sau:</w:t>
      </w:r>
    </w:p>
    <w:p w:rsidR="00AB2782" w:rsidRPr="006067ED" w:rsidRDefault="00AB2782" w:rsidP="00CB4408">
      <w:r w:rsidRPr="006067ED">
        <w:t>Bước 1: Khởi động tính năng AutoCorrect;</w:t>
      </w:r>
    </w:p>
    <w:p w:rsidR="00AB2782" w:rsidRPr="006067ED" w:rsidRDefault="00AB2782" w:rsidP="00CB4408">
      <w:r w:rsidRPr="006067ED">
        <w:t>Bước 2: Tìm đến từ viết tắt cần xoá bằng cách gõ từ viết tắt vào mục Replace. Ví dụ muốn xoá từ vb – văn bản vừa thiết lập ở trên, hãy gõ vb vào mục Replace;</w:t>
      </w:r>
    </w:p>
    <w:p w:rsidR="00AB2782" w:rsidRPr="006067ED" w:rsidRDefault="00AB2782" w:rsidP="00CB4408">
      <w:r w:rsidRPr="006067ED">
        <w:t>Bước 3: Nhấn nút Delete để xoá cụm từ viết tắt này.</w:t>
      </w:r>
    </w:p>
    <w:p w:rsidR="00AB2782" w:rsidRPr="006067ED" w:rsidRDefault="00AB2782" w:rsidP="00CB4408">
      <w:r w:rsidRPr="006067ED">
        <w:t>Khi chúng ta soạn thảo trên Word, thường hay gặp phải lỗi sau:</w:t>
      </w:r>
    </w:p>
    <w:p w:rsidR="00AB2782" w:rsidRPr="006067ED" w:rsidRDefault="00AB2782" w:rsidP="00CB4408">
      <w:r w:rsidRPr="006067ED">
        <w:t>Nếu gõ chữ thi, máy sẽ tự động sửa thành thI</w:t>
      </w:r>
    </w:p>
    <w:p w:rsidR="00AB2782" w:rsidRPr="006067ED" w:rsidRDefault="00AB2782" w:rsidP="00CB4408">
      <w:r w:rsidRPr="006067ED">
        <w:t>Gõ chữ thiện, máy tự động sửa thành thIện</w:t>
      </w:r>
    </w:p>
    <w:p w:rsidR="00AB2782" w:rsidRPr="006067ED" w:rsidRDefault="00AB2782" w:rsidP="00CB4408">
      <w:r w:rsidRPr="006067ED">
        <w:t>Tức là chữ i (i thường) sẽ tự động chuyển thành I (I hoa). Lỗi này do AutoCorect đặt sửa lỗi chính tả ithành I (vì trong tiếng Anh I có nghĩa là tôi, và chúng luôn được viết in hoa trong câu). Để sửa lỗi này, hãy thực hiện xoá đi kiểu viết tắt chữ i bởi tính năng Delete của AutoCorrect.</w:t>
      </w:r>
    </w:p>
    <w:p w:rsidR="00AB2782" w:rsidRPr="006067ED" w:rsidRDefault="00AB2782" w:rsidP="00CB4408">
      <w:pPr>
        <w:pStyle w:val="Heading3"/>
      </w:pPr>
      <w:bookmarkStart w:id="51" w:name="_Toc264354753"/>
      <w:r w:rsidRPr="006067ED">
        <w:t>Các tuỳ chọn về sửa lỗi chính tả</w:t>
      </w:r>
      <w:bookmarkEnd w:id="51"/>
    </w:p>
    <w:p w:rsidR="00AB2782" w:rsidRPr="006067ED" w:rsidRDefault="00AB2782" w:rsidP="00CB4408">
      <w:r w:rsidRPr="006067ED">
        <w:t>AutoCorrect cho phép thiết lập một số tính chất tự động sửa các lỗi chính tả trong quá trình soạn thảo. Để thiết lập các tính chất tự động sửa lỗi chính tả, hãy làm như sau:</w:t>
      </w:r>
    </w:p>
    <w:p w:rsidR="00AB2782" w:rsidRPr="006067ED" w:rsidRDefault="00AB2782" w:rsidP="00CB4408">
      <w:r w:rsidRPr="006067ED">
        <w:t>Bước 1: Khởi động tính năng AutoCorrect;</w:t>
      </w:r>
    </w:p>
    <w:p w:rsidR="00AB2782" w:rsidRPr="006067ED" w:rsidRDefault="00AB2782" w:rsidP="00CB4408">
      <w:r w:rsidRPr="006067ED">
        <w:t xml:space="preserve">Bước 2: Thiết lập các thông số về tự động sửa lỗi chính tả bằng cách chọn (checked) các mục sau: - tự động sửa những từ nếu có 2 ký tự hoa đầu dòng sẽ chỉ để lại ký tự hoa đầu tiên. Ví dụ TWo sẽ tự động sửa thành Two; - tự động sửa ký tự đầu tiên của một câu thành ký tự in hoa; - </w:t>
      </w:r>
      <w:r w:rsidRPr="006067ED">
        <w:lastRenderedPageBreak/>
        <w:t>viết in hoa cho ký tự đầu tiên của ngày. Ví dụ: sẽ luôn sửa là Monday; - tự động sửa lỗi kiểu như cAPS LOCK khi bật nhầm phím Caps lock. Khi đó máy sẽ sửa thành Caps lock.</w:t>
      </w:r>
    </w:p>
    <w:p w:rsidR="00AB2782" w:rsidRPr="006067ED" w:rsidRDefault="00AB2782" w:rsidP="00CB4408">
      <w:pPr>
        <w:pStyle w:val="Heading2"/>
      </w:pPr>
      <w:bookmarkStart w:id="52" w:name="_Toc264354754"/>
      <w:r w:rsidRPr="006067ED">
        <w:t>Chèn ký tự đặc biệt</w:t>
      </w:r>
      <w:bookmarkEnd w:id="52"/>
    </w:p>
    <w:p w:rsidR="00AB2782" w:rsidRPr="006067ED" w:rsidRDefault="00AB2782" w:rsidP="00CB4408">
      <w:r w:rsidRPr="006067ED">
        <w:t>Trong quá trình soạn thảo văn bản, nhiều lúc chúng ta cần chèn một số ký tự đặc biệt vào tài liệu (không có trên bỡn phím) ví dụ như:  ↑, ↓, ±, ≥, ... Tính năng Insert Symbol của Word giúp đơn giản làm việc này.</w:t>
      </w:r>
    </w:p>
    <w:p w:rsidR="00AB2782" w:rsidRPr="006067ED" w:rsidRDefault="00AB2782" w:rsidP="00CB4408">
      <w:pPr>
        <w:pStyle w:val="Heading3"/>
      </w:pPr>
      <w:bookmarkStart w:id="53" w:name="_Toc264354755"/>
      <w:r w:rsidRPr="006067ED">
        <w:t>Chèn ký tự đặc biệt</w:t>
      </w:r>
      <w:bookmarkEnd w:id="53"/>
    </w:p>
    <w:p w:rsidR="00AB2782" w:rsidRPr="006067ED" w:rsidRDefault="00AB2782" w:rsidP="00CB4408">
      <w:r w:rsidRPr="006067ED">
        <w:t>Chọn vị trí cần đăt ký tự đặc biệt, tiếp theo mở mục chọn Insert | Symbol… Hộp thoại Symbol xuất hiện: ở thẻ Symbol, có thể tìm ký tự đặc biệt cần chèn lên văn bản. Trong trường hợp không tìm thấy, có thể tìm ký tự ở danh mục khác bằng cách chọn một danh mục tập hợp các ký tự ở mục Font: Màn hình trên hiển thị tập hợp các ký tự đặc biệt của danh sách Symbol. Giả sử khi chọn hộp Font là danh sách các ký tự đặc biệt sẽ như sau: Khi thấy ký tự cần tìm, có thể chèn chúng lên tài liệu bởi một trong hai cách sau:</w:t>
      </w:r>
    </w:p>
    <w:p w:rsidR="00AB2782" w:rsidRPr="006067ED" w:rsidRDefault="00AB2782" w:rsidP="00CB4408">
      <w:r w:rsidRPr="006067ED">
        <w:t>Cách 1: Nhấn kép chuột lên ký tự cần chèn; hoặc</w:t>
      </w:r>
    </w:p>
    <w:p w:rsidR="00AB2782" w:rsidRPr="006067ED" w:rsidRDefault="00AB2782" w:rsidP="00CB4408">
      <w:r w:rsidRPr="006067ED">
        <w:t>Cách 2: Chọn ký tự cần chèn bằng cách nhấn chuột trái lên nó, rồi nhấn nút Insert để chèn ký tự lên tài liệu. Với tính năng này, bạn có thể chèn một lúc nhiều các ký tự đặc biệt lên tài liệu.</w:t>
      </w:r>
    </w:p>
    <w:p w:rsidR="00AB2782" w:rsidRPr="006067ED" w:rsidRDefault="00AB2782" w:rsidP="00CB4408">
      <w:r w:rsidRPr="006067ED">
        <w:t>Đặc biệt: có hai chức năng rất thuận tiện nếu ta phải dùng nhiều ký tự đặc biệt nào đó trong soạn thảo, đó là gán tổ hợp phím nóng và thiết lập cụm từ viết tắt cho ký tự đặc biệt.</w:t>
      </w:r>
    </w:p>
    <w:p w:rsidR="00AB2782" w:rsidRPr="006067ED" w:rsidRDefault="00AB2782" w:rsidP="00CB4408">
      <w:pPr>
        <w:pStyle w:val="Heading3"/>
      </w:pPr>
      <w:bookmarkStart w:id="54" w:name="_Toc264354756"/>
      <w:r w:rsidRPr="006067ED">
        <w:t>Gán tổ hợp phím nóng cho ký tự đặc biệt</w:t>
      </w:r>
      <w:bookmarkEnd w:id="54"/>
    </w:p>
    <w:p w:rsidR="00AB2782" w:rsidRPr="006067ED" w:rsidRDefault="00AB2782" w:rsidP="00CB4408">
      <w:r w:rsidRPr="006067ED">
        <w:t>Mỗi ký tự đặc biệt, bạn có thể gán một tổ hợp phím nóng để sau này khi soạn thảo chỉ cần bấm tổ hợp phím đó, ký tự đặc biệt tương ứng sẽ được chèn lên tài liệu. Hãy làm như sau:</w:t>
      </w:r>
    </w:p>
    <w:p w:rsidR="00AB2782" w:rsidRPr="006067ED" w:rsidRDefault="00AB2782" w:rsidP="00CB4408">
      <w:r w:rsidRPr="006067ED">
        <w:t>Bước 1: Mở hộp thoại Symbol;</w:t>
      </w:r>
    </w:p>
    <w:p w:rsidR="00AB2782" w:rsidRPr="006067ED" w:rsidRDefault="00AB2782" w:rsidP="00CB4408">
      <w:r w:rsidRPr="006067ED">
        <w:t>Bước 2: Tìm đến ký tự đặc biệt cần gán phím tắt, nhấn chuột trái lên ký tự đó để chọn:</w:t>
      </w:r>
    </w:p>
    <w:p w:rsidR="00AB2782" w:rsidRPr="006067ED" w:rsidRDefault="00AB2782" w:rsidP="00CB4408">
      <w:r w:rsidRPr="006067ED">
        <w:t>Bước 3: Nhấn nút Shortcut Key.. , hộp thoại Customize Keyboard xuất hiện:</w:t>
      </w:r>
    </w:p>
    <w:p w:rsidR="00AB2782" w:rsidRPr="006067ED" w:rsidRDefault="00AB2782" w:rsidP="00CB4408">
      <w:r w:rsidRPr="006067ED">
        <w:t>Khi con trỏ đang ở mục Press new shortcut key: hãy nhấn tổ hợp phím nóng cần gán. ở ví dụ trên, giả sử muốn gán tổ hợp phím Alt + O cho ký tự ử, hãy bấm tổ hợp phím Alt + O, tiếp theo bấm nút Assign để đăng ký phím tắt này. Khi hộp thoại sau đây xuất hiện, tức là bạn đã gán phím tắt Alt + O cho ký Phím nóng đã được gán !</w:t>
      </w:r>
    </w:p>
    <w:p w:rsidR="00AB2782" w:rsidRPr="006067ED" w:rsidRDefault="00AB2782" w:rsidP="00CB4408">
      <w:r w:rsidRPr="006067ED">
        <w:t>Cách sử dụng:</w:t>
      </w:r>
    </w:p>
    <w:p w:rsidR="00AB2782" w:rsidRPr="006067ED" w:rsidRDefault="00AB2782" w:rsidP="00CB4408">
      <w:r w:rsidRPr="006067ED">
        <w:t>Sau khi đã thiết lập tổ hợp phím tắt cho ký tự ử, để chèn ký tự này lên tài liệu bạn không cần quay lại tính năng Insert Symbol nữa, mở chỉ cần nhấn tổ hợp phím Alt + O. Ký tự ử sẽ được chèn vào vị trí mở con trỏ đang chọn.</w:t>
      </w:r>
    </w:p>
    <w:p w:rsidR="00AB2782" w:rsidRPr="006067ED" w:rsidRDefault="00AB2782" w:rsidP="00CB4408">
      <w:pPr>
        <w:pStyle w:val="Heading3"/>
      </w:pPr>
      <w:bookmarkStart w:id="55" w:name="_Toc264354757"/>
      <w:r w:rsidRPr="006067ED">
        <w:t>Gán từ viết tắt cho ký tự đặc biệt</w:t>
      </w:r>
      <w:bookmarkEnd w:id="55"/>
    </w:p>
    <w:p w:rsidR="00AB2782" w:rsidRPr="006067ED" w:rsidRDefault="00AB2782" w:rsidP="00CB4408">
      <w:r w:rsidRPr="006067ED">
        <w:t>Ngoài việc gán tổ hợp phím nóng cho một ký tự đặc biệt, ta còn có thể gán tổ hợp ký tự thay cho ký tự đặc biệt thông qua tính năng AutoCorrect.</w:t>
      </w:r>
    </w:p>
    <w:p w:rsidR="00AB2782" w:rsidRPr="006067ED" w:rsidRDefault="00AB2782" w:rsidP="00CB4408">
      <w:r w:rsidRPr="006067ED">
        <w:t>Ví dụ, để chèn ký tự đặc biệt ử bạn có thể gán nó bởi tổ hợp ký tự fi, cách làm như sau:</w:t>
      </w:r>
    </w:p>
    <w:p w:rsidR="00AB2782" w:rsidRPr="006067ED" w:rsidRDefault="00AB2782" w:rsidP="00CB4408">
      <w:r w:rsidRPr="006067ED">
        <w:t>Bước 1: Khởi động tính năng Insert Symbol;</w:t>
      </w:r>
    </w:p>
    <w:p w:rsidR="00AB2782" w:rsidRPr="006067ED" w:rsidRDefault="00AB2782" w:rsidP="00CB4408">
      <w:r w:rsidRPr="006067ED">
        <w:t>Bước 2: Tìm đến ký tự đặc biệt cần gán phím tắt, nhấn chuột trái lên ký tự đó để chọn:</w:t>
      </w:r>
    </w:p>
    <w:p w:rsidR="00AB2782" w:rsidRPr="006067ED" w:rsidRDefault="00AB2782" w:rsidP="00CB4408">
      <w:r w:rsidRPr="006067ED">
        <w:t>Bước 3: Nhấn chuột lên nút AutoCorrect, hộp thoại AutoCorrect xuất hiện:</w:t>
      </w:r>
    </w:p>
    <w:p w:rsidR="00AB2782" w:rsidRPr="006067ED" w:rsidRDefault="00AB2782" w:rsidP="00CB4408">
      <w:r w:rsidRPr="006067ED">
        <w:t>Gõ từ cần gán vào đây !</w:t>
      </w:r>
    </w:p>
    <w:p w:rsidR="00AB2782" w:rsidRPr="006067ED" w:rsidRDefault="00AB2782" w:rsidP="00CB4408">
      <w:r w:rsidRPr="006067ED">
        <w:t>Hãy gõ vào tổ hợp ký tự thường cần gán cho ký tự đặc biệt này vào mục Replace. ở ví dụ này, muốn gán tổ hợp ký tự fi cho ký tự đặc biệt ử, hãy gõ fi vào mục Replace;</w:t>
      </w:r>
    </w:p>
    <w:p w:rsidR="00AB2782" w:rsidRPr="006067ED" w:rsidRDefault="00AB2782" w:rsidP="00CB4408">
      <w:r w:rsidRPr="006067ED">
        <w:t>Bước 4: nhấn nút Add để đồng ý cho việc gán vừa rồi. Cuối cùng nhấn Ok để đóng hộp thoại.</w:t>
      </w:r>
    </w:p>
    <w:p w:rsidR="00AB2782" w:rsidRPr="006067ED" w:rsidRDefault="00AB2782" w:rsidP="00CB4408">
      <w:pPr>
        <w:pStyle w:val="Heading1"/>
      </w:pPr>
      <w:bookmarkStart w:id="56" w:name="_Toc264354758"/>
      <w:r w:rsidRPr="006067ED">
        <w:t>Chương 2</w:t>
      </w:r>
      <w:bookmarkEnd w:id="56"/>
    </w:p>
    <w:p w:rsidR="00AB2782" w:rsidRPr="006067ED" w:rsidRDefault="00AB2782" w:rsidP="00CB4408">
      <w:pPr>
        <w:pStyle w:val="Heading2"/>
      </w:pPr>
      <w:bookmarkStart w:id="57" w:name="_Toc264354759"/>
      <w:r w:rsidRPr="006067ED">
        <w:t>Bảng biểu</w:t>
      </w:r>
      <w:bookmarkEnd w:id="57"/>
    </w:p>
    <w:p w:rsidR="00AB2782" w:rsidRPr="006067ED" w:rsidRDefault="00AB2782" w:rsidP="00CB4408">
      <w:pPr>
        <w:pStyle w:val="Heading3"/>
      </w:pPr>
      <w:bookmarkStart w:id="58" w:name="_Toc264354760"/>
      <w:r w:rsidRPr="006067ED">
        <w:t>Tạo cấu trúc bảng</w:t>
      </w:r>
      <w:bookmarkEnd w:id="58"/>
    </w:p>
    <w:p w:rsidR="00AB2782" w:rsidRPr="006067ED" w:rsidRDefault="00AB2782" w:rsidP="00CB4408">
      <w:r w:rsidRPr="006067ED">
        <w:t>Cách 1: Sử dụng mục chọn Insert Table</w:t>
      </w:r>
    </w:p>
    <w:p w:rsidR="00AB2782" w:rsidRPr="006067ED" w:rsidRDefault="00AB2782" w:rsidP="00CB4408">
      <w:r w:rsidRPr="006067ED">
        <w:t xml:space="preserve">Để chèn một bảng mới lên tài liệu, mở mục chọn: Table | Insert | Table… Hộp thoại Insert Table xuất hiện: Hãy điền thông tin về cấu trúc bảng mới lên hộp thoại này: Mục Table size: cho phép thiết lập số cột (Columns) và số dòng (Rows) cho bảng: Gõ số cột của bảng vào mục: Number of columns: Gõ số dòng của bảng vào mục Number of rows: Mục AutoFit behavior: thiết lập một số </w:t>
      </w:r>
      <w:r w:rsidRPr="006067ED">
        <w:lastRenderedPageBreak/>
        <w:t>các thuộc tính tự động căn chỉnh: Fixed column with: sẽ cố định chiều rộng của mỗi cột là: Auto – tự động căn chỉnh chiểu rộng cho cột; hoặc bạn gõ vào độ rộng của mỗi cột vào mục này (tốt nhất chọn Auto, vì bạn có thể căn chỉnh độ rộng của các cột sau này);AutoFit contents: tự động điều chỉnh độ rộng các cột khít với dữ liệu trong cột ấy; AutoFit window: tự động điều chỉnh độ rộng các cột trong bảng sao cho bảng có chiều rộng vừa khít chiều rộng trang văn bản.</w:t>
      </w:r>
    </w:p>
    <w:p w:rsidR="00AB2782" w:rsidRPr="006067ED" w:rsidRDefault="00AB2782" w:rsidP="00CB4408">
      <w:r w:rsidRPr="006067ED">
        <w:t>Nên chọn kiểu Auto của mục Fixed column with: Nút Auto format cho phép bạn chọn lựa định dạng của bảng sẽ tạo theo một số mẫu bảng đã có sẵn. Hãy chọn một kiểu định dạng ở danh sách Formats: (nếu bạn cảm thấy đồng ý). Ngược lại có thể bấm Cancel để bỏ qua Bước này.Nếu chọn mục , thì thông tin về cấu trúc bảng hiện tại sẽ là ngầm định cho các bảng tạo mới sau này. Cuối cùng nhấn OK để chèn bảng lên tài liệu:</w:t>
      </w:r>
    </w:p>
    <w:p w:rsidR="00AB2782" w:rsidRPr="006067ED" w:rsidRDefault="00AB2782" w:rsidP="00CB4408">
      <w:r w:rsidRPr="006067ED">
        <w:t>Cách 2: Sử dụng thanh công cụ: Bạn có thể nhấn nút Insert Table trên thanh công cụ Standard để chèn một bảng lên tài liệu. Bảng chọn sau đây xuất hiện, cho phép chọn số dòng và số cột của bảng:</w:t>
      </w:r>
    </w:p>
    <w:p w:rsidR="00AB2782" w:rsidRPr="006067ED" w:rsidRDefault="00AB2782" w:rsidP="00CB4408">
      <w:pPr>
        <w:pStyle w:val="Heading3"/>
      </w:pPr>
      <w:bookmarkStart w:id="59" w:name="_Toc264354761"/>
      <w:r w:rsidRPr="006067ED">
        <w:t>Sửa cấu trúc bảng</w:t>
      </w:r>
      <w:bookmarkEnd w:id="59"/>
    </w:p>
    <w:p w:rsidR="00AB2782" w:rsidRPr="006067ED" w:rsidRDefault="00AB2782" w:rsidP="00CB4408">
      <w:r w:rsidRPr="006067ED">
        <w:t>Sau khi đã chèn một bảng lên tài liệu, bạn vẫn có thể thay đổi cấu trúc bẳng bằng cách: chèn thêm hoặc xoá đi các cột, các dòng của bảng. Ngoài ra, khi sử dụng các thao tác về con trỏ trực tiếp lên bảng bạn có thể đơn giản khi thực hiện việc chỉnh sửa cấu trúc bảng.</w:t>
      </w:r>
    </w:p>
    <w:p w:rsidR="00AB2782" w:rsidRPr="006067ED" w:rsidRDefault="00AB2782" w:rsidP="00CB4408">
      <w:r w:rsidRPr="006067ED">
        <w:t>Để chèn thêm (các) cột mới vào bảng, bạn làm như sau:</w:t>
      </w:r>
    </w:p>
    <w:p w:rsidR="00AB2782" w:rsidRPr="006067ED" w:rsidRDefault="00AB2782" w:rsidP="00CB4408">
      <w:r w:rsidRPr="006067ED">
        <w:t>Bước 1: Chọn (bôi đen) toàn bộ cột muốn chèn: giả sử muốn chèn thêm 1 cột vào trước cột Ngày sinh, bạn bôi đen toàn bộ cột Ngày sinh;</w:t>
      </w:r>
    </w:p>
    <w:p w:rsidR="00AB2782" w:rsidRPr="006067ED" w:rsidRDefault="00AB2782" w:rsidP="00CB4408">
      <w:r w:rsidRPr="006067ED">
        <w:t>Bước 2: Nhấn phải chuột lên vùng bôi đen của bảng, rồi mở mục chọn . Một cột mới sẽ được chèn vào trước cột Ngày sinh. Tương tự, để chèn thêm (các) dòng mới vào bảng, bạn làm như sau: Bước 1: Chọn (bôi đen) toàn bộ dòng muốn chèn: giả sử muốn chèn thêm 2 dòng lên đầu bảng, bạn bôi đen toàn bộ 2 dòng có STT là 1 và 2; Bước 2: Nhấn phải chuột lên vùng bôi đen của bảng, rồi mở mục chọn . Hai dòng mới sẽ được chèn lên trước hai dòng cũ. Để xoá (các) cột ra khỏi bảng, làm như sau:Bước 1: Chọn (bôi đen) toàn bộ các cột muốn xoá;</w:t>
      </w:r>
    </w:p>
    <w:p w:rsidR="00AB2782" w:rsidRPr="006067ED" w:rsidRDefault="00AB2782" w:rsidP="00CB4408">
      <w:r w:rsidRPr="006067ED">
        <w:t>Bước 2: Nhấn phải chuột lên vùng bôi đen của bảng, rồi mở mục chọn . Các cột được chọn sẽ bị xoá ra khỏi bảng. Để xoá (các) dòng ra khỏi bảng, làm như sau:</w:t>
      </w:r>
    </w:p>
    <w:p w:rsidR="00AB2782" w:rsidRPr="006067ED" w:rsidRDefault="00AB2782" w:rsidP="00CB4408">
      <w:r w:rsidRPr="006067ED">
        <w:t>Bước 1: Chọn (bôi đen) toàn bộ các dòng muốn xoá;</w:t>
      </w:r>
    </w:p>
    <w:p w:rsidR="00AB2782" w:rsidRPr="006067ED" w:rsidRDefault="00AB2782" w:rsidP="00CB4408">
      <w:r w:rsidRPr="006067ED">
        <w:t>Bước 2: Nhấn phải chuột lên vùng bôi đen của bảng, rồi mở mục chọn . Toàn bộ các dòng đã chọn sẽ được xoá ra khỏi bảng.</w:t>
      </w:r>
    </w:p>
    <w:p w:rsidR="00AB2782" w:rsidRPr="006067ED" w:rsidRDefault="00AB2782" w:rsidP="00CB4408">
      <w:pPr>
        <w:pStyle w:val="Heading3"/>
      </w:pPr>
      <w:bookmarkStart w:id="60" w:name="_Toc264354762"/>
      <w:r w:rsidRPr="006067ED">
        <w:t>Trộn ô</w:t>
      </w:r>
      <w:bookmarkEnd w:id="60"/>
    </w:p>
    <w:p w:rsidR="00AB2782" w:rsidRPr="006067ED" w:rsidRDefault="00AB2782" w:rsidP="00CB4408">
      <w:r w:rsidRPr="006067ED">
        <w:t>Trộn ô là thao tác trộn nhiều ô kề nhau trên một bảng lại thành một ô. Xét ví dụ sau:</w:t>
      </w:r>
    </w:p>
    <w:p w:rsidR="00AB2782" w:rsidRPr="006067ED" w:rsidRDefault="00AB2782" w:rsidP="00CB4408">
      <w:r w:rsidRPr="006067ED">
        <w:t>Bước 1: Bôi đen 2 ô cần trộn của ô Họ tên;</w:t>
      </w:r>
    </w:p>
    <w:p w:rsidR="00AB2782" w:rsidRPr="006067ED" w:rsidRDefault="00AB2782" w:rsidP="00CB4408">
      <w:r w:rsidRPr="006067ED">
        <w:t>Bước 2: Mở mục chọn Table | Merge Cell. Khi đó 2 ô đã chọn sẽ được trộn thành một ô.</w:t>
      </w:r>
    </w:p>
    <w:p w:rsidR="00AB2782" w:rsidRPr="006067ED" w:rsidRDefault="00AB2782" w:rsidP="00CB4408">
      <w:r w:rsidRPr="006067ED">
        <w:t>Tương tự, bạn hãy lần lượt trộn các ô còn lại.</w:t>
      </w:r>
    </w:p>
    <w:p w:rsidR="00AB2782" w:rsidRPr="006067ED" w:rsidRDefault="00AB2782" w:rsidP="00CB4408">
      <w:pPr>
        <w:pStyle w:val="Heading3"/>
      </w:pPr>
      <w:bookmarkStart w:id="61" w:name="_Toc264354763"/>
      <w:r w:rsidRPr="006067ED">
        <w:t>Vẽ bảng</w:t>
      </w:r>
      <w:bookmarkEnd w:id="61"/>
    </w:p>
    <w:p w:rsidR="00AB2782" w:rsidRPr="006067ED" w:rsidRDefault="00AB2782" w:rsidP="00CB4408">
      <w:r w:rsidRPr="006067ED">
        <w:t>Trong trường hợp muốn vẽ thêm các đường cho bảng, bạn có thể sử dụng chức năng này.</w:t>
      </w:r>
    </w:p>
    <w:p w:rsidR="00AB2782" w:rsidRPr="006067ED" w:rsidRDefault="00AB2782" w:rsidP="00CB4408">
      <w:r w:rsidRPr="006067ED">
        <w:t>Hãy mở thanh công cụ Tables and Borders, nhấn nút Draw Table . Con chuột 44</w:t>
      </w:r>
    </w:p>
    <w:p w:rsidR="00AB2782" w:rsidRPr="006067ED" w:rsidRDefault="00AB2782" w:rsidP="00CB4408">
      <w:r w:rsidRPr="006067ED">
        <w:t>lúc này chuyển sang hình chiếc bút vẽ và bạn có thể dùng nó để kẻ thêm các đường kẻ cho bảng.</w:t>
      </w:r>
    </w:p>
    <w:p w:rsidR="00AB2782" w:rsidRPr="006067ED" w:rsidRDefault="00AB2782" w:rsidP="00CB4408">
      <w:pPr>
        <w:pStyle w:val="Heading3"/>
      </w:pPr>
      <w:bookmarkStart w:id="62" w:name="_Toc264354764"/>
      <w:r w:rsidRPr="006067ED">
        <w:t>Định dạng bảng biểu</w:t>
      </w:r>
      <w:bookmarkEnd w:id="62"/>
    </w:p>
    <w:p w:rsidR="00AB2782" w:rsidRPr="006067ED" w:rsidRDefault="00AB2782" w:rsidP="00CB4408">
      <w:pPr>
        <w:pStyle w:val="Heading3"/>
      </w:pPr>
      <w:bookmarkStart w:id="63" w:name="_Toc264354765"/>
      <w:r w:rsidRPr="006067ED">
        <w:t>Định dạng dữ liệu trong ô</w:t>
      </w:r>
      <w:bookmarkEnd w:id="63"/>
    </w:p>
    <w:p w:rsidR="00AB2782" w:rsidRPr="006067ED" w:rsidRDefault="00AB2782" w:rsidP="00CB4408">
      <w:r w:rsidRPr="006067ED">
        <w:t>Việc định dạng phông chữ, mẫu chữ trên bảng biểu thực hiện theo như phần định dạng chữ đã trình bày ở (mục 1.2).</w:t>
      </w:r>
    </w:p>
    <w:p w:rsidR="00AB2782" w:rsidRPr="006067ED" w:rsidRDefault="00AB2782" w:rsidP="00CB4408">
      <w:pPr>
        <w:pStyle w:val="Heading3"/>
      </w:pPr>
      <w:bookmarkStart w:id="64" w:name="_Toc264354766"/>
      <w:r w:rsidRPr="006067ED">
        <w:t>Định dạng lề</w:t>
      </w:r>
      <w:bookmarkEnd w:id="64"/>
    </w:p>
    <w:p w:rsidR="00AB2782" w:rsidRPr="006067ED" w:rsidRDefault="00AB2782" w:rsidP="00CB4408">
      <w:r w:rsidRPr="006067ED">
        <w:t>Bước 1: Chọn (bôi đen) các ô cần định dạng;</w:t>
      </w:r>
    </w:p>
    <w:p w:rsidR="00AB2782" w:rsidRPr="006067ED" w:rsidRDefault="00AB2782" w:rsidP="00CB4408">
      <w:r w:rsidRPr="006067ED">
        <w:t>Bước 2: Nháy phải chuột lên vùng bôi đen, mở mục chọn rồi chọn kiểu lề muốn định dạng theo bảng:</w:t>
      </w:r>
    </w:p>
    <w:p w:rsidR="00AB2782" w:rsidRPr="006067ED" w:rsidRDefault="00AB2782" w:rsidP="00CB4408">
      <w:r w:rsidRPr="006067ED">
        <w:t>Định dạng hướng văn bản</w:t>
      </w:r>
    </w:p>
    <w:p w:rsidR="00AB2782" w:rsidRPr="006067ED" w:rsidRDefault="00AB2782" w:rsidP="00CB4408">
      <w:r w:rsidRPr="006067ED">
        <w:t>Bạn có thể định dạng hướng văn bản trong ô (hiển thị theo chiều dọc, hay chiều ngang). Để định dạng hướng, bạn làm như sau:</w:t>
      </w:r>
    </w:p>
    <w:p w:rsidR="00AB2782" w:rsidRPr="006067ED" w:rsidRDefault="00AB2782" w:rsidP="00CB4408">
      <w:r w:rsidRPr="006067ED">
        <w:lastRenderedPageBreak/>
        <w:t>Bước 1: Chọn ô cần định dạng hướng;</w:t>
      </w:r>
    </w:p>
    <w:p w:rsidR="00AB2782" w:rsidRPr="006067ED" w:rsidRDefault="00AB2782" w:rsidP="00CB4408">
      <w:r w:rsidRPr="006067ED">
        <w:t>Bước 2: Nháy phải chuột lên vùng đã chọn, mở mục chọn , hộp thoại Text Direction xuất hiện:</w:t>
      </w:r>
    </w:p>
    <w:p w:rsidR="00AB2782" w:rsidRPr="006067ED" w:rsidRDefault="00AB2782" w:rsidP="00CB4408">
      <w:r w:rsidRPr="006067ED">
        <w:t>Hãy dùng chuột nhấn vào hướng muốn thiết lập ở mục Orientation.</w:t>
      </w:r>
    </w:p>
    <w:p w:rsidR="00AB2782" w:rsidRPr="006067ED" w:rsidRDefault="00AB2782" w:rsidP="00CB4408">
      <w:r w:rsidRPr="006067ED">
        <w:t>Bước 3: Nhấn OK để hoàn tất.</w:t>
      </w:r>
    </w:p>
    <w:p w:rsidR="00AB2782" w:rsidRPr="006067ED" w:rsidRDefault="00AB2782" w:rsidP="00CB4408">
      <w:pPr>
        <w:pStyle w:val="Heading3"/>
      </w:pPr>
      <w:bookmarkStart w:id="65" w:name="_Toc264354767"/>
      <w:r w:rsidRPr="006067ED">
        <w:t>Tô nền, kẻ viền</w:t>
      </w:r>
      <w:bookmarkEnd w:id="65"/>
    </w:p>
    <w:p w:rsidR="00AB2782" w:rsidRPr="006067ED" w:rsidRDefault="00AB2782" w:rsidP="00CB4408">
      <w:r w:rsidRPr="006067ED">
        <w:t>Để tô mẫu nền hay kẻ viền cho một vùng của bảng, cách làm như sau:</w:t>
      </w:r>
    </w:p>
    <w:p w:rsidR="00AB2782" w:rsidRPr="006067ED" w:rsidRDefault="00AB2782" w:rsidP="00CB4408">
      <w:r w:rsidRPr="006067ED">
        <w:t>Bước 1: Chọn các ô (bôi đen) cần tô nền hay đặt viền;</w:t>
      </w:r>
    </w:p>
    <w:p w:rsidR="00AB2782" w:rsidRPr="006067ED" w:rsidRDefault="00AB2782" w:rsidP="00CB4408">
      <w:r w:rsidRPr="006067ED">
        <w:t>Bước 2: Nhấn phải chuột lên vùng đã chọn, mở mục chọn .</w:t>
      </w:r>
    </w:p>
    <w:p w:rsidR="00AB2782" w:rsidRPr="006067ED" w:rsidRDefault="00AB2782" w:rsidP="00CB4408">
      <w:r w:rsidRPr="006067ED">
        <w:t>Hộp thoại Border and Shading xuất hiện:</w:t>
      </w:r>
    </w:p>
    <w:p w:rsidR="00AB2782" w:rsidRPr="006067ED" w:rsidRDefault="00AB2782" w:rsidP="00CB4408">
      <w:r w:rsidRPr="006067ED">
        <w:t>Thẻ Border cho phép thiết lập các định dạng về đường kẻ của vùng lựa chọn:</w:t>
      </w:r>
    </w:p>
    <w:p w:rsidR="00AB2782" w:rsidRPr="006067ED" w:rsidRDefault="00AB2782" w:rsidP="00CB4408">
      <w:r w:rsidRPr="006067ED">
        <w:t>Mục Style: chọn kiểu đường định thiết lập;</w:t>
      </w:r>
    </w:p>
    <w:p w:rsidR="00AB2782" w:rsidRPr="006067ED" w:rsidRDefault="00AB2782" w:rsidP="00CB4408">
      <w:r w:rsidRPr="006067ED">
        <w:t>Mục Color: chọn mẫu cho đường thẳng;</w:t>
      </w:r>
    </w:p>
    <w:p w:rsidR="00AB2782" w:rsidRPr="006067ED" w:rsidRDefault="00AB2782" w:rsidP="00CB4408">
      <w:r w:rsidRPr="006067ED">
        <w:t>Mục Width: chọn độ dỡy, mỏng cho đường;</w:t>
      </w:r>
    </w:p>
    <w:p w:rsidR="00AB2782" w:rsidRPr="006067ED" w:rsidRDefault="00AB2782" w:rsidP="00CB4408">
      <w:r w:rsidRPr="006067ED">
        <w:t>Mục Setting: chọn phạm vi đường cần thiết lập. Ngoài ra bạn có thể chọn phạm vi các đường cần thiết lập định dạng ở mục Preview;</w:t>
      </w:r>
    </w:p>
    <w:p w:rsidR="00AB2782" w:rsidRPr="006067ED" w:rsidRDefault="00AB2782" w:rsidP="00CB4408">
      <w:r w:rsidRPr="006067ED">
        <w:t>Mục Apply to: để chọn phạm vi các ô thiết lập cho phù hợp: Table – sẽ thiết lập định dạng này cho toàn bộ bảng; Cell- chỉ thiết lập cho các ô đã chọn;</w:t>
      </w:r>
    </w:p>
    <w:p w:rsidR="00AB2782" w:rsidRPr="006067ED" w:rsidRDefault="00AB2782" w:rsidP="00CB4408">
      <w:r w:rsidRPr="006067ED">
        <w:t>Nhấn Ok để kết thúc công việc.</w:t>
      </w:r>
    </w:p>
    <w:p w:rsidR="00AB2782" w:rsidRPr="006067ED" w:rsidRDefault="00AB2782" w:rsidP="00CB4408">
      <w:r w:rsidRPr="006067ED">
        <w:t>Thẻ Shading cho phép thiết lập các định dạng về tô nền bảng:</w:t>
      </w:r>
    </w:p>
    <w:p w:rsidR="00AB2782" w:rsidRPr="006067ED" w:rsidRDefault="00AB2782" w:rsidP="00CB4408">
      <w:r w:rsidRPr="006067ED">
        <w:t>Mục Fill: chọn chọn mẫu cần tô. Đã có sẵn một hộp với rất nhiều mẫu. Bạn có thể nhấn nút More Colors.. để tự chọn cho mình những mẫu khác:</w:t>
      </w:r>
    </w:p>
    <w:p w:rsidR="00AB2782" w:rsidRPr="006067ED" w:rsidRDefault="00AB2782" w:rsidP="00CB4408">
      <w:r w:rsidRPr="006067ED">
        <w:t>Mục Apply to: để chọn phạm vi các ô cấn tô mầu nền: Table – tô toàn bộ bảng; Cell- chỉ tô cho các ô đã chọn;</w:t>
      </w:r>
    </w:p>
    <w:p w:rsidR="00AB2782" w:rsidRPr="006067ED" w:rsidRDefault="00AB2782" w:rsidP="00CB4408">
      <w:r w:rsidRPr="006067ED">
        <w:t>Nhấn Ok để kết thúc công việc.</w:t>
      </w:r>
    </w:p>
    <w:p w:rsidR="00AB2782" w:rsidRPr="006067ED" w:rsidRDefault="00AB2782" w:rsidP="00CB4408">
      <w:pPr>
        <w:pStyle w:val="Heading3"/>
      </w:pPr>
      <w:bookmarkStart w:id="66" w:name="_Toc264354768"/>
      <w:r w:rsidRPr="006067ED">
        <w:t>Tính toán trên bảng</w:t>
      </w:r>
      <w:bookmarkEnd w:id="66"/>
    </w:p>
    <w:p w:rsidR="00AB2782" w:rsidRPr="006067ED" w:rsidRDefault="00AB2782" w:rsidP="00CB4408">
      <w:r w:rsidRPr="006067ED">
        <w:t>Bạn có thể thực hiện một số phép tính đơn giản trên bảng của Word. Một khía cạnh nào đấy thì Word cũng có khả năng như một bảng tính điện tử (Excel), tuy nhiên nó chỉ xử lý được những phép toán đơn giản, rất là đơn giản.</w:t>
      </w:r>
    </w:p>
    <w:p w:rsidR="00AB2782" w:rsidRPr="006067ED" w:rsidRDefault="00AB2782" w:rsidP="00CB4408">
      <w:pPr>
        <w:pStyle w:val="Heading3"/>
      </w:pPr>
      <w:bookmarkStart w:id="67" w:name="_Toc264354769"/>
      <w:r w:rsidRPr="006067ED">
        <w:t>Tính tổng</w:t>
      </w:r>
      <w:bookmarkEnd w:id="67"/>
    </w:p>
    <w:p w:rsidR="00AB2782" w:rsidRPr="006067ED" w:rsidRDefault="00AB2782" w:rsidP="00CB4408">
      <w:r w:rsidRPr="006067ED">
        <w:t>Bước 1: Đặt điểm trỏ lên ô cần chứa giá trị tổng. Ví dụ một ô trên dòng Tổng cộng:</w:t>
      </w:r>
    </w:p>
    <w:p w:rsidR="00AB2782" w:rsidRPr="006067ED" w:rsidRDefault="00AB2782" w:rsidP="00CB4408">
      <w:r w:rsidRPr="006067ED">
        <w:t>Bước 2: Mở mục chọn Table | Formula.., hộp thoại Formula xuất hiện:</w:t>
      </w:r>
    </w:p>
    <w:p w:rsidR="00AB2782" w:rsidRPr="006067ED" w:rsidRDefault="00AB2782" w:rsidP="00CB4408">
      <w:r w:rsidRPr="006067ED">
        <w:t>Ở mục Formula, gõ vào công thức cần tính. Có 3 loại công thức tính tổng:=SUM(ABOVE) – tính tổng các dòng từ trên dòng đặt điểm trỏ. Công thức này được áp dụng để tính tổng cho dòng Tổng cộng; =SUM(LEFT) – tính tổng cho các dòng bên trái dòng đặt điểm trỏ. Tương tự, =SUM(RIGHT) – tính tổng cho các dòng bên phải dòng đặt điểm trỏ. Cuối cùng nhấn OK để hoàn tất việc tính tổng.</w:t>
      </w:r>
    </w:p>
    <w:p w:rsidR="00AB2782" w:rsidRPr="006067ED" w:rsidRDefault="00AB2782" w:rsidP="00CB4408">
      <w:pPr>
        <w:pStyle w:val="Heading3"/>
      </w:pPr>
      <w:bookmarkStart w:id="68" w:name="_Toc264354770"/>
      <w:r w:rsidRPr="006067ED">
        <w:t>Sắp xếp dữ liệu trên bảng</w:t>
      </w:r>
      <w:bookmarkEnd w:id="68"/>
    </w:p>
    <w:p w:rsidR="00AB2782" w:rsidRPr="006067ED" w:rsidRDefault="00AB2782" w:rsidP="00CB4408">
      <w:r w:rsidRPr="006067ED">
        <w:t>Dữ liệu trên bảng có thể được sắp xếp theo một thứ tự nào đó. Đặt điểm trỏ lên bảng cần sắp xếp rồi mở mục chọn Table | Sort.., hộp thoại Sort xuất hiện: Thiết lập thuộc tính cho hộp thoại này như sau:</w:t>
      </w:r>
    </w:p>
    <w:p w:rsidR="00AB2782" w:rsidRPr="006067ED" w:rsidRDefault="00AB2782" w:rsidP="00CB4408">
      <w:r w:rsidRPr="006067ED">
        <w:t>Mục Sort by: chọn cột đầu tiên cần sắp xếp Mục Type : chọn kiểu dữ liệu của cột đó để sắp xếp. Có 3 kiểu dữ liệu mở Word hỗ trợ: Text – kiểu ký tự; Number – kiểu số học và Date – kiểu ngày;</w:t>
      </w:r>
    </w:p>
    <w:p w:rsidR="00AB2782" w:rsidRPr="006067ED" w:rsidRDefault="00AB2782" w:rsidP="00CB4408">
      <w:r w:rsidRPr="006067ED">
        <w:t>Các mục Then By: Sẽ được so sánh khi giá trị sắp xếp trường đầu tiên trùng nhau. Ví dụ trên, khi Tên trùng nhau thì sắp xếp tiếp theo Họ đệm; Mục My list has: chọn Header row- dòng đầu tiên của bảng sẽ không tham gia vào quá trình sắp xếp (làm dòng tiêu đề); nếu chọn No header row- máy tính sẽ sắp xếp cả dòng đầu tiên của bảng (chọn khi bảng không có dòng tiêu đề); Cuối cùng nhấn OK để thực hiện.</w:t>
      </w:r>
    </w:p>
    <w:p w:rsidR="00AB2782" w:rsidRPr="006067ED" w:rsidRDefault="00AB2782" w:rsidP="00CB4408">
      <w:pPr>
        <w:pStyle w:val="Heading3"/>
      </w:pPr>
      <w:bookmarkStart w:id="69" w:name="_Toc264354771"/>
      <w:r w:rsidRPr="006067ED">
        <w:t>Thanh công cụ Tables and Borders</w:t>
      </w:r>
      <w:bookmarkEnd w:id="69"/>
    </w:p>
    <w:p w:rsidR="00AB2782" w:rsidRPr="006067ED" w:rsidRDefault="00AB2782" w:rsidP="00CB4408">
      <w:r w:rsidRPr="006067ED">
        <w:t>Thanh công cụ này chứa các tính năng giúp bạn dễ dàng thực hiện những thao tác xử lý trên bảng biểu.</w:t>
      </w:r>
    </w:p>
    <w:p w:rsidR="00AB2782" w:rsidRPr="006067ED" w:rsidRDefault="00AB2782" w:rsidP="00CB4408">
      <w:r w:rsidRPr="006067ED">
        <w:t>Để hiển thị thanh công cụ, kích hoạt mục chọn View | Toolbars | Tables and Borders:</w:t>
      </w:r>
    </w:p>
    <w:p w:rsidR="00AB2782" w:rsidRPr="006067ED" w:rsidRDefault="00AB2782" w:rsidP="00CB4408">
      <w:r w:rsidRPr="006067ED">
        <w:t>ý nghĩa các nút trên thanh công cụ này như sau: :</w:t>
      </w:r>
    </w:p>
    <w:p w:rsidR="00AB2782" w:rsidRPr="006067ED" w:rsidRDefault="00AB2782" w:rsidP="00CB4408">
      <w:r w:rsidRPr="006067ED">
        <w:t>Dùng để kẻ hoặc định dạng các đường; :</w:t>
      </w:r>
    </w:p>
    <w:p w:rsidR="00AB2782" w:rsidRPr="006067ED" w:rsidRDefault="00AB2782" w:rsidP="00CB4408">
      <w:r w:rsidRPr="006067ED">
        <w:lastRenderedPageBreak/>
        <w:t>Dùng để tẩy bỏ đường thẳng; :</w:t>
      </w:r>
    </w:p>
    <w:p w:rsidR="00AB2782" w:rsidRPr="006067ED" w:rsidRDefault="00AB2782" w:rsidP="00CB4408">
      <w:r w:rsidRPr="006067ED">
        <w:t>Để chọn kiểu đường thẳng;</w:t>
      </w:r>
    </w:p>
    <w:p w:rsidR="00AB2782" w:rsidRPr="006067ED" w:rsidRDefault="00AB2782" w:rsidP="00CB4408">
      <w:r w:rsidRPr="006067ED">
        <w:t>Chọn độ đậm của đường; :</w:t>
      </w:r>
    </w:p>
    <w:p w:rsidR="00AB2782" w:rsidRPr="006067ED" w:rsidRDefault="00AB2782" w:rsidP="00CB4408">
      <w:r w:rsidRPr="006067ED">
        <w:t>Định dạng mẫu cho đường; :</w:t>
      </w:r>
    </w:p>
    <w:p w:rsidR="00AB2782" w:rsidRPr="006067ED" w:rsidRDefault="00AB2782" w:rsidP="00CB4408">
      <w:r w:rsidRPr="006067ED">
        <w:t>Kẻ khung cho các ô; :</w:t>
      </w:r>
    </w:p>
    <w:p w:rsidR="00AB2782" w:rsidRPr="006067ED" w:rsidRDefault="00AB2782" w:rsidP="00CB4408">
      <w:r w:rsidRPr="006067ED">
        <w:t>Tô mầu nền các ô; :</w:t>
      </w:r>
    </w:p>
    <w:p w:rsidR="00AB2782" w:rsidRPr="006067ED" w:rsidRDefault="00AB2782" w:rsidP="00CB4408">
      <w:r w:rsidRPr="006067ED">
        <w:t>Để chèn thêm bảng mới lên tài liệu; :</w:t>
      </w:r>
    </w:p>
    <w:p w:rsidR="00AB2782" w:rsidRPr="006067ED" w:rsidRDefault="00AB2782" w:rsidP="00CB4408">
      <w:r w:rsidRPr="006067ED">
        <w:t>Để trộn các ô đã chọn thành 1 ô; :</w:t>
      </w:r>
    </w:p>
    <w:p w:rsidR="00AB2782" w:rsidRPr="006067ED" w:rsidRDefault="00AB2782" w:rsidP="00CB4408">
      <w:r w:rsidRPr="006067ED">
        <w:t>Để chia một ô thành nhiều ô nhỏ; :</w:t>
      </w:r>
    </w:p>
    <w:p w:rsidR="00AB2782" w:rsidRPr="006067ED" w:rsidRDefault="00AB2782" w:rsidP="00CB4408">
      <w:r w:rsidRPr="006067ED">
        <w:t>Để định dạng lề văn bản trong ô; :</w:t>
      </w:r>
    </w:p>
    <w:p w:rsidR="00AB2782" w:rsidRPr="006067ED" w:rsidRDefault="00AB2782" w:rsidP="00CB4408">
      <w:r w:rsidRPr="006067ED">
        <w:t>Để kích hoạt tính năng tự động định dạng :</w:t>
      </w:r>
    </w:p>
    <w:p w:rsidR="00AB2782" w:rsidRPr="006067ED" w:rsidRDefault="00AB2782" w:rsidP="00CB4408">
      <w:r w:rsidRPr="006067ED">
        <w:t>Định dạng hướng văn bản trong ô; :</w:t>
      </w:r>
    </w:p>
    <w:p w:rsidR="00AB2782" w:rsidRPr="006067ED" w:rsidRDefault="00AB2782" w:rsidP="00CB4408">
      <w:r w:rsidRPr="006067ED">
        <w:t>Sắp xếp giảm dần theo cột đang chọn; :</w:t>
      </w:r>
    </w:p>
    <w:p w:rsidR="00AB2782" w:rsidRPr="006067ED" w:rsidRDefault="00AB2782" w:rsidP="00CB4408">
      <w:r w:rsidRPr="006067ED">
        <w:t>Sắp xếp tăng dần theo cột đang chọn; :</w:t>
      </w:r>
    </w:p>
    <w:p w:rsidR="00AB2782" w:rsidRPr="006067ED" w:rsidRDefault="00AB2782" w:rsidP="00CB4408">
      <w:r w:rsidRPr="006067ED">
        <w:t>Tính tổng đơn giản.</w:t>
      </w:r>
    </w:p>
    <w:p w:rsidR="00AB2782" w:rsidRPr="006067ED" w:rsidRDefault="00AB2782" w:rsidP="00CB4408">
      <w:pPr>
        <w:pStyle w:val="Heading1"/>
      </w:pPr>
      <w:bookmarkStart w:id="70" w:name="_Toc264354772"/>
      <w:r w:rsidRPr="006067ED">
        <w:t>Chương 3: Đồ hoạ</w:t>
      </w:r>
      <w:bookmarkEnd w:id="70"/>
    </w:p>
    <w:p w:rsidR="00AB2782" w:rsidRPr="006067ED" w:rsidRDefault="00AB2782" w:rsidP="00CB4408">
      <w:r w:rsidRPr="006067ED">
        <w:t>Ngoài những khả năng về soạn thảo và định dạng văn bản, khả năng đồ hoạ của Word cũng rất mạnh. Trong chương này, chúng ta sẽ được tìm hiểu và tiếp cận những kỹ thuật vẽ hình cũng như xử lý một số khối hình hoạ trực tiếp trên Word. Để làm việc với môi trường đồ hoạ trên Word, bạn phải sử dụng đến thanh công cụ Drawing. Nếu chưa nhìn thấy thanh công cụ này trên màn hình có thể mở nó bằng cách kích hoạt mục chọn View | Toolbar | Drawing</w:t>
      </w:r>
    </w:p>
    <w:p w:rsidR="00AB2782" w:rsidRPr="006067ED" w:rsidRDefault="00AB2782" w:rsidP="00CB4408">
      <w:pPr>
        <w:pStyle w:val="Heading2"/>
      </w:pPr>
      <w:bookmarkStart w:id="71" w:name="_Toc264354773"/>
      <w:r w:rsidRPr="006067ED">
        <w:t>Vẽ khối hình đơn giản</w:t>
      </w:r>
      <w:bookmarkEnd w:id="71"/>
    </w:p>
    <w:p w:rsidR="00AB2782" w:rsidRPr="006067ED" w:rsidRDefault="00AB2782" w:rsidP="00CB4408">
      <w:pPr>
        <w:pStyle w:val="Heading3"/>
      </w:pPr>
      <w:bookmarkStart w:id="72" w:name="_Toc264354774"/>
      <w:r w:rsidRPr="006067ED">
        <w:t>Sử dụng các mẫu hình đơn giản</w:t>
      </w:r>
      <w:bookmarkEnd w:id="72"/>
    </w:p>
    <w:p w:rsidR="00AB2782" w:rsidRPr="006067ED" w:rsidRDefault="00AB2782" w:rsidP="00CB4408">
      <w:r w:rsidRPr="006067ED">
        <w:t>Bạn có thể vẽ một số khối hình rất đơn giản lên tài liệu của mình bằng cách sử dụng một số nút vẽ hình trên thanh công cụ Drawing như: :</w:t>
      </w:r>
    </w:p>
    <w:p w:rsidR="00AB2782" w:rsidRPr="006067ED" w:rsidRDefault="00AB2782" w:rsidP="00CB4408">
      <w:r w:rsidRPr="006067ED">
        <w:t>Vẽ hình chữ nhật; :</w:t>
      </w:r>
    </w:p>
    <w:p w:rsidR="00AB2782" w:rsidRPr="006067ED" w:rsidRDefault="00AB2782" w:rsidP="00CB4408">
      <w:r w:rsidRPr="006067ED">
        <w:t>Vẽ hình ô val, hình tròn; :</w:t>
      </w:r>
    </w:p>
    <w:p w:rsidR="00AB2782" w:rsidRPr="006067ED" w:rsidRDefault="00AB2782" w:rsidP="00CB4408">
      <w:r w:rsidRPr="006067ED">
        <w:t>Tạo ô hình chữ nhật chứa văn bản; :</w:t>
      </w:r>
    </w:p>
    <w:p w:rsidR="00AB2782" w:rsidRPr="006067ED" w:rsidRDefault="00EB5C12" w:rsidP="00CB4408">
      <w:r>
        <w:t xml:space="preserve">Vẽ đường thẳng;  </w:t>
      </w:r>
      <w:r w:rsidR="00AB2782" w:rsidRPr="006067ED">
        <w:t>Vẽ mũi tên.</w:t>
      </w:r>
    </w:p>
    <w:p w:rsidR="00AB2782" w:rsidRPr="006067ED" w:rsidRDefault="00AB2782" w:rsidP="00CB4408">
      <w:r w:rsidRPr="006067ED">
        <w:t>Cách vẽ hình như sau:</w:t>
      </w:r>
    </w:p>
    <w:p w:rsidR="00AB2782" w:rsidRPr="006067ED" w:rsidRDefault="00AB2782" w:rsidP="00CB4408">
      <w:r w:rsidRPr="006067ED">
        <w:t>Bước 1: Dùng chuột nhắp lên nút chứa hình cần vẽ;</w:t>
      </w:r>
    </w:p>
    <w:p w:rsidR="00AB2782" w:rsidRPr="006067ED" w:rsidRDefault="00AB2782" w:rsidP="00CB4408">
      <w:r w:rsidRPr="006067ED">
        <w:t>Bước 2: Dùng chuột vẽ hình đó lên tài liệu.</w:t>
      </w:r>
    </w:p>
    <w:p w:rsidR="00AB2782" w:rsidRPr="006067ED" w:rsidRDefault="00AB2782" w:rsidP="00CB4408">
      <w:r w:rsidRPr="006067ED">
        <w:t>Khi con trỏ chuyển hình mũi tên, bạn có thể thay đổi kích cỡ hình vẽ.</w:t>
      </w:r>
      <w:r w:rsidR="00EB5C12">
        <w:t xml:space="preserve"> </w:t>
      </w:r>
      <w:r w:rsidRPr="006067ED">
        <w:t>Chúng ta để ý, trên khối hình thường có các điểm đánh dấu , nếu đặt con trỏ chuột vào những điểm đánh dấu này bạn có thể co dãn được kích cỡ của hình vẽ bằng cách kéo rê chuột.</w:t>
      </w:r>
    </w:p>
    <w:p w:rsidR="00AB2782" w:rsidRPr="006067ED" w:rsidRDefault="00AB2782" w:rsidP="00CB4408">
      <w:pPr>
        <w:pStyle w:val="Heading3"/>
      </w:pPr>
      <w:bookmarkStart w:id="73" w:name="_Toc264354775"/>
      <w:r w:rsidRPr="006067ED">
        <w:t>Sử dụng các khối hình AutoShape</w:t>
      </w:r>
      <w:bookmarkEnd w:id="73"/>
    </w:p>
    <w:p w:rsidR="00AB2782" w:rsidRPr="006067ED" w:rsidRDefault="00AB2782" w:rsidP="00CB4408">
      <w:r w:rsidRPr="006067ED">
        <w:t>Ngoài các khối hình đơn giản mở bạn thấy trên thanh công cụ Drawing, nút AutoShapes còn cung cấp rất nhiều các mẫu hình vẽ đa dạng.</w:t>
      </w:r>
    </w:p>
    <w:p w:rsidR="00AB2782" w:rsidRPr="006067ED" w:rsidRDefault="00AB2782" w:rsidP="00CB4408">
      <w:r w:rsidRPr="006067ED">
        <w:t>Để sử dụng một mẫu hình trong AutoShapes, Bạn làm như sau:</w:t>
      </w:r>
    </w:p>
    <w:p w:rsidR="00AB2782" w:rsidRPr="006067ED" w:rsidRDefault="00AB2782" w:rsidP="00CB4408">
      <w:r w:rsidRPr="006067ED">
        <w:t>Nhấp nút AutoShapes trên thanh công cụ Drawing:</w:t>
      </w:r>
    </w:p>
    <w:p w:rsidR="00AB2782" w:rsidRPr="006067ED" w:rsidRDefault="00AB2782" w:rsidP="00CB4408">
      <w:r w:rsidRPr="006067ED">
        <w:t>Danh sách các mẫu hình được liệt kê ra, bạn có thể chọn và vẽ chúng lên tài liệu như đã hướng dẫn ở trên.</w:t>
      </w:r>
    </w:p>
    <w:p w:rsidR="00AB2782" w:rsidRPr="006067ED" w:rsidRDefault="00AB2782" w:rsidP="00CB4408">
      <w:pPr>
        <w:pStyle w:val="Heading3"/>
      </w:pPr>
      <w:bookmarkStart w:id="74" w:name="_Toc264354776"/>
      <w:r w:rsidRPr="006067ED">
        <w:t>Định dạng hình vẽ</w:t>
      </w:r>
      <w:bookmarkEnd w:id="74"/>
    </w:p>
    <w:p w:rsidR="00AB2782" w:rsidRPr="006067ED" w:rsidRDefault="00AB2782" w:rsidP="00CB4408">
      <w:r w:rsidRPr="006067ED">
        <w:t>Thanh công cụ Drawing cung cấp nhiều nút tính năng giúp bạn định dạng trên khối hình vẽ: :</w:t>
      </w:r>
    </w:p>
    <w:p w:rsidR="00AB2782" w:rsidRPr="006067ED" w:rsidRDefault="00AB2782" w:rsidP="00CB4408">
      <w:r w:rsidRPr="006067ED">
        <w:t>Nút này dùng để chọn đối tượng cần định dạng; :</w:t>
      </w:r>
    </w:p>
    <w:p w:rsidR="00AB2782" w:rsidRPr="006067ED" w:rsidRDefault="00AB2782" w:rsidP="00CB4408">
      <w:r w:rsidRPr="006067ED">
        <w:t>Chọn độ dầy mỏng của đường; :</w:t>
      </w:r>
    </w:p>
    <w:p w:rsidR="00AB2782" w:rsidRPr="006067ED" w:rsidRDefault="00AB2782" w:rsidP="00CB4408">
      <w:r w:rsidRPr="006067ED">
        <w:t>Chọn kiểu nét của đường; :</w:t>
      </w:r>
    </w:p>
    <w:p w:rsidR="00AB2782" w:rsidRPr="006067ED" w:rsidRDefault="00AB2782" w:rsidP="00CB4408">
      <w:r w:rsidRPr="006067ED">
        <w:t>Chọn chiều mũi tên (khi vẽ mũi tên trên hình); :</w:t>
      </w:r>
    </w:p>
    <w:p w:rsidR="00AB2782" w:rsidRPr="006067ED" w:rsidRDefault="00AB2782" w:rsidP="00CB4408">
      <w:r w:rsidRPr="006067ED">
        <w:t>Chọn mẫu sắc cho đường; :</w:t>
      </w:r>
    </w:p>
    <w:p w:rsidR="00AB2782" w:rsidRPr="006067ED" w:rsidRDefault="00AB2782" w:rsidP="00CB4408">
      <w:r w:rsidRPr="006067ED">
        <w:t>Tô mầu nền cho một hình kín; :</w:t>
      </w:r>
    </w:p>
    <w:p w:rsidR="00AB2782" w:rsidRPr="006067ED" w:rsidRDefault="00AB2782" w:rsidP="00CB4408">
      <w:r w:rsidRPr="006067ED">
        <w:t>Chọn mẫu sắc cho chữ; :</w:t>
      </w:r>
    </w:p>
    <w:p w:rsidR="00AB2782" w:rsidRPr="006067ED" w:rsidRDefault="00AB2782" w:rsidP="00CB4408">
      <w:r w:rsidRPr="006067ED">
        <w:t>Tạo bóng cho hình vẽ; :</w:t>
      </w:r>
    </w:p>
    <w:p w:rsidR="00AB2782" w:rsidRPr="006067ED" w:rsidRDefault="00AB2782" w:rsidP="00CB4408">
      <w:r w:rsidRPr="006067ED">
        <w:lastRenderedPageBreak/>
        <w:t>Chọn khối hình trong không gian 3 chiều (3D); :</w:t>
      </w:r>
    </w:p>
    <w:p w:rsidR="00AB2782" w:rsidRPr="006067ED" w:rsidRDefault="00AB2782" w:rsidP="00CB4408">
      <w:r w:rsidRPr="006067ED">
        <w:t>Để quay hình vẽ.</w:t>
      </w:r>
    </w:p>
    <w:p w:rsidR="00AB2782" w:rsidRPr="006067ED" w:rsidRDefault="00AB2782" w:rsidP="00CB4408">
      <w:pPr>
        <w:pStyle w:val="Heading2"/>
      </w:pPr>
      <w:bookmarkStart w:id="75" w:name="_Toc264354777"/>
      <w:r w:rsidRPr="006067ED">
        <w:t>Làm việc tập hợp các hình vẽ</w:t>
      </w:r>
      <w:bookmarkEnd w:id="75"/>
    </w:p>
    <w:p w:rsidR="00AB2782" w:rsidRPr="006067ED" w:rsidRDefault="00AB2782" w:rsidP="00CB4408">
      <w:r w:rsidRPr="006067ED">
        <w:t>Một khối hình vẽ thường bao gồm tổ hợp nhiều hình vẽ ghép lại. Tính năng nhóm (Group) giúp gom nhóm các hình nhỏ cần thiết thành một khối hình lớn. Điều này rất thuân lợi cho việc sử dụng cũng như quản lý khối hình vẽ trên tài liệu.</w:t>
      </w:r>
    </w:p>
    <w:p w:rsidR="00AB2782" w:rsidRPr="006067ED" w:rsidRDefault="00AB2782" w:rsidP="00CB4408">
      <w:pPr>
        <w:pStyle w:val="Heading3"/>
      </w:pPr>
      <w:bookmarkStart w:id="76" w:name="_Toc264354778"/>
      <w:r w:rsidRPr="006067ED">
        <w:t>Gom nhóm (Group)</w:t>
      </w:r>
      <w:bookmarkEnd w:id="76"/>
    </w:p>
    <w:p w:rsidR="00AB2782" w:rsidRPr="006067ED" w:rsidRDefault="00AB2782" w:rsidP="00CB4408">
      <w:r w:rsidRPr="006067ED">
        <w:t>Để gom nhóm một tập hợp các hình, bạn làm như sau: Bước 1: Sử dụng nút trên thanh công cụ Drawing, kết hợp việc giữ phím Shift. Rồi lần lượt chọn các hình nhỏ cần nhóm lại (bằng cách nhấn chuột lên từng hình) hoặc dùng chuột khoanh vùng bao quanh khối hình cần nhóm; Bước 2: Kích hoạt tính năng nhóm bằng cách: nhấn nút Draw trên thanh công cụ Drawing, chọn Group . Tất cả các hình nhỏ đã chọn sẽ được nhóm lại thành một hình lớn.</w:t>
      </w:r>
    </w:p>
    <w:p w:rsidR="00AB2782" w:rsidRPr="006067ED" w:rsidRDefault="00AB2782" w:rsidP="00CB4408">
      <w:pPr>
        <w:pStyle w:val="Heading3"/>
      </w:pPr>
      <w:bookmarkStart w:id="77" w:name="_Toc264354779"/>
      <w:r w:rsidRPr="006067ED">
        <w:t>Gỡ nhóm (Ungroup)</w:t>
      </w:r>
      <w:bookmarkEnd w:id="77"/>
    </w:p>
    <w:p w:rsidR="00AB2782" w:rsidRPr="006067ED" w:rsidRDefault="00AB2782" w:rsidP="00CB4408">
      <w:r w:rsidRPr="006067ED">
        <w:t>Trong trường hợp muốn sửa lại từng cấu trúc hình nhỏ trên khối đã nhóm, bạn phải thực hiện gỡ nhóm. Cách làm như sau: Bước 1: Sử dụng nút để chọn hình (lớn) cần gỡ nhóm; Bước 2: Kích hoạt tính năng gỡ nhóm bằng cách: nhấn nút Draw trên thanh công cụ Drawing, chọn Ungroup . Tất cả các hình nhỏ trong hình lớn sẽ được trở lại trạng thái như trước lúc bị nhóm. Đến đây, bạn có thể hiệu chỉnh từng hình nhỏ theo ý muốn.</w:t>
      </w:r>
    </w:p>
    <w:p w:rsidR="00AB2782" w:rsidRPr="006067ED" w:rsidRDefault="00AB2782" w:rsidP="00CB4408">
      <w:pPr>
        <w:pStyle w:val="Heading3"/>
      </w:pPr>
      <w:bookmarkStart w:id="78" w:name="_Toc264354780"/>
      <w:r w:rsidRPr="006067ED">
        <w:t>Nhóm lại (Regroup)</w:t>
      </w:r>
      <w:bookmarkEnd w:id="78"/>
    </w:p>
    <w:p w:rsidR="00AB2782" w:rsidRPr="006067ED" w:rsidRDefault="00AB2782" w:rsidP="00CB4408">
      <w:r w:rsidRPr="006067ED">
        <w:t>Sau khi gỡ nhóm và chỉnh sửa xong, muốn nhóm lại thành khối hình như ban đầu bạn không cần phải thực hiện lại tính năng nhóm, mở chỉ cần gọi tính năng nhóm lại (Regroup). Cách làm như sau; Bước 1: Sử dụng nút để chọn bất kỳ một hình nhỏ nào trong số các hình nhỏ cần nhóm lại; Bước 2: Kích hoạt tính năng nhóm lại bằng cách: nhấn nút Draw trên thanh công cụ Drawing, chọn Regroup . Các hình nhỏ sẽ được tự động nhóm lại như việc nhóm đã làm ban đầu.</w:t>
      </w:r>
    </w:p>
    <w:p w:rsidR="00AB2782" w:rsidRPr="006067ED" w:rsidRDefault="00AB2782" w:rsidP="00CB4408">
      <w:pPr>
        <w:pStyle w:val="Heading2"/>
      </w:pPr>
      <w:bookmarkStart w:id="79" w:name="_Toc264354781"/>
      <w:r w:rsidRPr="006067ED">
        <w:t>Tạo chữ nghệ thuật</w:t>
      </w:r>
      <w:bookmarkEnd w:id="79"/>
    </w:p>
    <w:p w:rsidR="00AB2782" w:rsidRPr="006067ED" w:rsidRDefault="00AB2782" w:rsidP="00CB4408">
      <w:pPr>
        <w:pStyle w:val="Heading3"/>
      </w:pPr>
      <w:bookmarkStart w:id="80" w:name="_Toc264354782"/>
      <w:r w:rsidRPr="006067ED">
        <w:t>Chèn chữ nghệ thuật (Word Art) lên tài liệu, bạn làm như sau:</w:t>
      </w:r>
      <w:bookmarkEnd w:id="80"/>
    </w:p>
    <w:p w:rsidR="00AB2782" w:rsidRPr="006067ED" w:rsidRDefault="00AB2782" w:rsidP="00CB4408">
      <w:r w:rsidRPr="006067ED">
        <w:t>Bước 1: Nhấp nút Insert WordArt trên thanh cộng cụ Drawing, hộp thoại WordArt Gallery xuất hiện:</w:t>
      </w:r>
    </w:p>
    <w:p w:rsidR="00AB2782" w:rsidRPr="006067ED" w:rsidRDefault="00AB2782" w:rsidP="00CB4408">
      <w:r w:rsidRPr="006067ED">
        <w:t>Nhấn chuột lên ô có mẫu chữ cần tạo! Bước 2: Dùng chuột chọn kiểu chữ nghệ thuật cần tạo, bằng cách nhấn vào ô chứa kiểu chữ mở bạn muốn; Bước 3: Gõ vào dòng chữ bạn muốn tạo ở mục Text trên hộp thoại Edit WordArt Text: Bạn có thể chọn phông chữ, kiểu chữ, cỡ chữ cho đoạn văn bản này. Bước 4: Nhấn Ok để kết thúc. Dòng chữ nghệ thuật sẽ được hiện lên tài liệu:</w:t>
      </w:r>
    </w:p>
    <w:p w:rsidR="00AB2782" w:rsidRPr="006067ED" w:rsidRDefault="00AB2782" w:rsidP="00CB4408">
      <w:pPr>
        <w:pStyle w:val="Heading3"/>
      </w:pPr>
      <w:bookmarkStart w:id="81" w:name="_Toc264354783"/>
      <w:r w:rsidRPr="006067ED">
        <w:t>Hiệu chỉnh</w:t>
      </w:r>
      <w:bookmarkEnd w:id="81"/>
    </w:p>
    <w:p w:rsidR="00AB2782" w:rsidRPr="006067ED" w:rsidRDefault="00AB2782" w:rsidP="00CB4408">
      <w:r w:rsidRPr="006067ED">
        <w:t>Bạn có thể thực hiện các phép hiệu chỉnh cho dòng chữ nghệ thuật đã tạo được bởi thanh công cụ WordArt:</w:t>
      </w:r>
    </w:p>
    <w:p w:rsidR="00AB2782" w:rsidRPr="006067ED" w:rsidRDefault="00AB2782" w:rsidP="00CB4408">
      <w:r w:rsidRPr="006067ED">
        <w:t>ý nghĩa các nút lệnh trên thanh công cụ này như sau:</w:t>
      </w:r>
    </w:p>
    <w:p w:rsidR="00AB2782" w:rsidRPr="006067ED" w:rsidRDefault="00AB2782" w:rsidP="00CB4408">
      <w:r w:rsidRPr="006067ED">
        <w:t>Để chèn thêm dòng chữ nghệ thuật khác; :Để sửa nội dung văn bản của dòng chữ; :Để chọn lại kiểu chữ nghệ thuật; :Để định dạng mẫu cho khối chữ; :Để chọn một số kiểu chữ nghệ thuật khác; :Để quay khối chữ; :Để xoay hướng văn bản; :Để định dạng lề văn bản trong khối hình; :Để điều chỉnh khoảng cách giữa các ký tự.</w:t>
      </w:r>
    </w:p>
    <w:p w:rsidR="00AB2782" w:rsidRPr="006067ED" w:rsidRDefault="00AB2782" w:rsidP="00CB4408">
      <w:pPr>
        <w:pStyle w:val="Heading2"/>
      </w:pPr>
      <w:bookmarkStart w:id="82" w:name="_Toc264354784"/>
      <w:r w:rsidRPr="006067ED">
        <w:t>Chèn ảnh lên tài liệu</w:t>
      </w:r>
      <w:bookmarkEnd w:id="82"/>
    </w:p>
    <w:p w:rsidR="00AB2782" w:rsidRPr="006067ED" w:rsidRDefault="00AB2782" w:rsidP="00CB4408">
      <w:r w:rsidRPr="006067ED">
        <w:t>Bạn có thể chèn được hình ảnh từ nhiều nguồn khác nhau trên máy tính lên tài liệu Word như: ảnh từ một tệp tin; ảnh từ thư viện ảnh Clip Gallery hoặc ảnh từ màn hình máy tính.</w:t>
      </w:r>
    </w:p>
    <w:p w:rsidR="00AB2782" w:rsidRPr="006067ED" w:rsidRDefault="00AB2782" w:rsidP="00CB4408">
      <w:pPr>
        <w:pStyle w:val="Heading3"/>
      </w:pPr>
      <w:bookmarkStart w:id="83" w:name="_Toc264354785"/>
      <w:r w:rsidRPr="006067ED">
        <w:t>Chèn ảnh từ một tệp tin</w:t>
      </w:r>
      <w:bookmarkEnd w:id="83"/>
    </w:p>
    <w:p w:rsidR="00AB2782" w:rsidRPr="006067ED" w:rsidRDefault="00AB2782" w:rsidP="00CB4408">
      <w:r w:rsidRPr="006067ED">
        <w:t>Để chèn ảnh từ một tệp tin lên tài liệu, bạn làm như sau: Mở mục chọn Insert | Picture | From file, hộp thoại Insert Picture xuất hiện cho phép bạn tìm tệp ảnh cần chèn lên tài liệu: Hãy chọn tệp ảnh, rồi nhấn nút Insert để hoàn tất.ảnh từ tệp đã chọn được chèn lên tài liệu cùng thanh công cụ Picture giúp bạn thực hiện các phép định dạng, hiệu chỉnh ảnh. ý nghĩa các nút lệnh trên thanh công cụ Picture như sau: :</w:t>
      </w:r>
    </w:p>
    <w:p w:rsidR="00AB2782" w:rsidRPr="006067ED" w:rsidRDefault="00AB2782" w:rsidP="00CB4408">
      <w:r w:rsidRPr="006067ED">
        <w:lastRenderedPageBreak/>
        <w:t>Để chèn thêm ảnh từ tệp tin khác; :Định dạng mẫu cho ảnh; :Điều chỉnh độ tương phản cho ảnh; :Điều chỉnh độ sáng, tối của ảnh; :Dùng để cắt ảnh; :Chọn kiểu đường viền cho ảnh; :Bật các tính năng định dạng đối tượng ảnh; :</w:t>
      </w:r>
    </w:p>
    <w:p w:rsidR="00AB2782" w:rsidRPr="006067ED" w:rsidRDefault="00AB2782" w:rsidP="00CB4408">
      <w:r w:rsidRPr="006067ED">
        <w:t>Thiết lập thuộc tính xuyên thấu (Transparent) ảnh; :</w:t>
      </w:r>
    </w:p>
    <w:p w:rsidR="00AB2782" w:rsidRPr="006067ED" w:rsidRDefault="00AB2782" w:rsidP="00CB4408">
      <w:r w:rsidRPr="006067ED">
        <w:t>Huỷ bỏ các định dạng ảnh.</w:t>
      </w:r>
    </w:p>
    <w:p w:rsidR="00AB2782" w:rsidRPr="006067ED" w:rsidRDefault="00AB2782" w:rsidP="00CB4408">
      <w:pPr>
        <w:pStyle w:val="Heading3"/>
      </w:pPr>
      <w:bookmarkStart w:id="84" w:name="_Toc264354786"/>
      <w:r w:rsidRPr="006067ED">
        <w:t>Trong trường hợp không xuất hiện thanh công cụ Picture, bạn có thể gọi mục chọn View | Toolbar | Picture Chèn ảnh từ thư viện ảnh Clip Gallery</w:t>
      </w:r>
      <w:bookmarkEnd w:id="84"/>
    </w:p>
    <w:p w:rsidR="00AB2782" w:rsidRPr="006067ED" w:rsidRDefault="00AB2782" w:rsidP="00CB4408">
      <w:r w:rsidRPr="006067ED">
        <w:t>Để chèn ảnh từ thư viện ảnh Clip Gallery lên tài liệu, bạn làm như sau: Mở mục chọn Insert | Picture | Clip Art, hộp thoại Insert ClipArt xuất hiện cho phép tìm hình ảnh cần chèn lên tài liệu: ảnh được lưu trong các mục (Categories), bạn phải mở các mục này ra để tìm ảnh.</w:t>
      </w:r>
    </w:p>
    <w:p w:rsidR="00AB2782" w:rsidRPr="006067ED" w:rsidRDefault="00AB2782" w:rsidP="00CB4408">
      <w:r w:rsidRPr="006067ED">
        <w:t>Nút Back và Forward giúp bạn quay về thao tác trước hoặc thao tác sau trong khi dịch chuyển giữa các Categories.Sau khi tìm được ảnh, nhấn chuột lên ảnh tìm được, một thực đơn xuất hiện cho phép bạn chọn các tình huống xử lý đối với ảnh đang chọn: Sau khi ảnh được chèn lên tài liệu, bạn có thể sử dụng thanh công cụ Picture để định dạng ảnh như đã hướng dẫn ở trên.</w:t>
      </w:r>
    </w:p>
    <w:p w:rsidR="00AB2782" w:rsidRPr="006067ED" w:rsidRDefault="00AB2782" w:rsidP="00CB4408">
      <w:pPr>
        <w:pStyle w:val="Heading2"/>
      </w:pPr>
      <w:bookmarkStart w:id="85" w:name="_Toc264354787"/>
      <w:r w:rsidRPr="006067ED">
        <w:t>Chụp ảnh từ màn hình vào tài liệu</w:t>
      </w:r>
      <w:bookmarkEnd w:id="85"/>
    </w:p>
    <w:p w:rsidR="00AB2782" w:rsidRPr="006067ED" w:rsidRDefault="00AB2782" w:rsidP="00CB4408">
      <w:r w:rsidRPr="006067ED">
        <w:t>Trong quá trình chế bản tài liệu, nhiều khi chúng ta cần chèn những hình ảnh đang xuất hiện trên màn hình máy tính vào tài liệu. Sau đây là các Bước cần thiết giúp bạn làm việc đó: Bạn muốn chụp toàn bộ màn hình máy tính vào tài liệu? Bước 1: Mở màn hình cần chụp, nhấn phím Print Screen. Toàn bộ hình ảnh của màn hình sẽ được lưu vào bộ nhớ đệm (Clipboard) dưới dạng hình ảnh; Bước 2: Chọn vị trí cần chèn lên tài liệu, nhấn tổ hợp phím Ctrl + V hoặc nút Paste để dán hình từ bộ nhớ đệm lên văn bản. Bạn muốn chụp hộp thoại hoặc cửa sổ đang được kích hoạt trên màn hình vào tài liệu? Bước 1: Mở màn hình cần chụp, nhấp tổ hợp phím Alt + Print Screen. Hình ảnh của hộp thoại hoặc cửa sổ đang kích hoạt sẽ được lưu vào bộ nhớ đệm; Bước 2: Chọn vị trí cần chèn ảnh trên tài liệu, nhấn tổ hợp phím Ctrl + V hoặc nút Paste để dán hình từ bộ nhớ đệm lên văn bản. Bạn chỉ muốn chụp một vùng nào đó của màn hình vào tài liệu? Bước 1: Mở màn hình cần chụp, nhấp phíp Print Screen. Bước 2: Hãy mở chương trình Paint brush của Window hay bất kỳ một phần mềm xử lý ảnh nào có trên máy tính; tạo một tệp mới và dán màn hình vừa chụp được vào. Tiếp theo, sử dụng tính năng cắt hình của phần mềm này để cắt phần hình ảnh cần lấy. Nhấn Ctrl+C hoặc nút Copy để sao chép chúng. Bước 3: Cuối cùng, bạn chọn vị trí cần chèn lên tài liệu, nhấn tổ hợp phím Ctrl + V hoặc nút Paste để dán hình đã cắt được lên tài liệu.</w:t>
      </w:r>
    </w:p>
    <w:p w:rsidR="00AB2782" w:rsidRPr="006067ED" w:rsidRDefault="00AB2782" w:rsidP="00CB4408">
      <w:pPr>
        <w:pStyle w:val="Heading1"/>
      </w:pPr>
      <w:bookmarkStart w:id="86" w:name="_Toc264354788"/>
      <w:r w:rsidRPr="006067ED">
        <w:t>Chương 4: In ấn</w:t>
      </w:r>
      <w:bookmarkEnd w:id="86"/>
    </w:p>
    <w:p w:rsidR="00AB2782" w:rsidRPr="006067ED" w:rsidRDefault="00AB2782" w:rsidP="00CB4408">
      <w:pPr>
        <w:pStyle w:val="Heading2"/>
      </w:pPr>
      <w:bookmarkStart w:id="87" w:name="_Toc264354789"/>
      <w:r w:rsidRPr="006067ED">
        <w:t>Qui trình để in ấn</w:t>
      </w:r>
      <w:bookmarkEnd w:id="87"/>
    </w:p>
    <w:p w:rsidR="00AB2782" w:rsidRPr="006067ED" w:rsidRDefault="00AB2782" w:rsidP="00CB4408">
      <w:r w:rsidRPr="006067ED">
        <w:t>In ấn là công đoạn rất quan trọng và là khâu cuối cùng trong qui trình soạn thảo tài liệu. Để làm tốt việc in ấn cho tài liệu của mình, bạn nên thực hiện theo qui trình sau: Định dạng trang in (Page Setup) Soạn thảo tài liệu Thiết lập tiêu đề đầu, tiêu đề cuối trang, đánh số trang (nếu cần) Xem tài liệu trước khi in- Định dạng trang in: đây là Bước bạn phải làm đầu tiên khi soạn thảo một tài liệu trên Word;</w:t>
      </w:r>
    </w:p>
    <w:p w:rsidR="00AB2782" w:rsidRPr="006067ED" w:rsidRDefault="00AB2782" w:rsidP="00CB4408">
      <w:r w:rsidRPr="006067ED">
        <w:t>Soạn thảo tài liệu: bao gồm tất cả các kỹ năng mở bạn đã được tìm hiểu từ chương 1 đến chương 5;Thiết lập tiêu đề đầu, tiêu đề cuối trang;Print Preview- là khâu rất quan trọng. Cho phép bạn có thể xem nội dung các trang in trước khi in; Thực hiện in tài liệu ra giấy.</w:t>
      </w:r>
    </w:p>
    <w:p w:rsidR="00AB2782" w:rsidRPr="006067ED" w:rsidRDefault="00AB2782" w:rsidP="00CB4408">
      <w:pPr>
        <w:pStyle w:val="Heading2"/>
      </w:pPr>
      <w:bookmarkStart w:id="88" w:name="_Toc264354790"/>
      <w:r w:rsidRPr="006067ED">
        <w:t>Tính năng Page Setup</w:t>
      </w:r>
      <w:bookmarkEnd w:id="88"/>
    </w:p>
    <w:p w:rsidR="00AB2782" w:rsidRPr="006067ED" w:rsidRDefault="00AB2782" w:rsidP="00CB4408">
      <w:r w:rsidRPr="006067ED">
        <w:t>Tính năng này giúp thiết lập cấu trúc trang in, khổ giấy in. Hãy mở mục chọn File | Page Setup.. để kích hoạt. Hộp thoại Page Setup xuất hiện:</w:t>
      </w:r>
    </w:p>
    <w:p w:rsidR="00AB2782" w:rsidRPr="006067ED" w:rsidRDefault="00AB2782" w:rsidP="00CB4408">
      <w:r w:rsidRPr="006067ED">
        <w:t>(Print preview)</w:t>
      </w:r>
    </w:p>
    <w:p w:rsidR="00AB2782" w:rsidRPr="006067ED" w:rsidRDefault="00AB2782" w:rsidP="00CB4408">
      <w:pPr>
        <w:pStyle w:val="Heading2"/>
      </w:pPr>
      <w:bookmarkStart w:id="89" w:name="_Toc264354791"/>
      <w:r w:rsidRPr="006067ED">
        <w:t>In ấn tài liệu</w:t>
      </w:r>
      <w:bookmarkEnd w:id="89"/>
    </w:p>
    <w:p w:rsidR="00AB2782" w:rsidRPr="006067ED" w:rsidRDefault="00AB2782" w:rsidP="00CB4408">
      <w:r w:rsidRPr="006067ED">
        <w:t>Thẻ Paper Size: cho phép bạn lựa chọn khổ giấy in:</w:t>
      </w:r>
    </w:p>
    <w:p w:rsidR="00AB2782" w:rsidRPr="006067ED" w:rsidRDefault="00AB2782" w:rsidP="00CB4408">
      <w:r w:rsidRPr="006067ED">
        <w:t>Mục Paper size: để chọn khổ giấy in. Bao gồm các khổ: Letter, A0, A1, A2, A3, A4, A5,.. tuỳ thuộc vào từng loại máy in của bạn. Bình thường, văn bản được soạn thảo trên khổ A4;</w:t>
      </w:r>
    </w:p>
    <w:p w:rsidR="00AB2782" w:rsidRPr="006067ED" w:rsidRDefault="00AB2782" w:rsidP="00CB4408">
      <w:r w:rsidRPr="006067ED">
        <w:t>Ngoài ra bạn có thể thiết lập chiều rộng (mục Width), chiều cao (mục Height) cho khổ giấy;</w:t>
      </w:r>
    </w:p>
    <w:p w:rsidR="00AB2782" w:rsidRPr="006067ED" w:rsidRDefault="00AB2782" w:rsidP="00CB4408">
      <w:r w:rsidRPr="006067ED">
        <w:lastRenderedPageBreak/>
        <w:t>Mục Orientation: để chọn chiều in trên khổ giấy. Nếu là Portrait – in theo chiều dọc; Lanscape – in theo chiều ngang khổ giấy;</w:t>
      </w:r>
    </w:p>
    <w:p w:rsidR="00AB2782" w:rsidRPr="006067ED" w:rsidRDefault="00AB2782" w:rsidP="00CB4408">
      <w:r w:rsidRPr="006067ED">
        <w:t>Mục Apply to: để chỉ định phạm vi các trang in được áp dụng thiết lập này. Nếu là Whole Document - áp dụng cho toàn bộ tài liệu; This point forward - áp dụng bắt đầu từ trang đang chọn trở về cuối tài liệu;</w:t>
      </w:r>
    </w:p>
    <w:p w:rsidR="00AB2782" w:rsidRPr="006067ED" w:rsidRDefault="00AB2782" w:rsidP="00CB4408">
      <w:r w:rsidRPr="006067ED">
        <w:t>Mục Preview – cho phép bạn nhìn thấy cấu trúc trang in đã thiết lập;</w:t>
      </w:r>
    </w:p>
    <w:p w:rsidR="00AB2782" w:rsidRPr="006067ED" w:rsidRDefault="00AB2782" w:rsidP="00CB4408">
      <w:r w:rsidRPr="006067ED">
        <w:t>Nhấn nút Default.. – nếu bạn muốn áp dụng thiết lập này là ngầm định cho các tệp tài liệu sau của Word;</w:t>
      </w:r>
    </w:p>
    <w:p w:rsidR="00AB2782" w:rsidRPr="006067ED" w:rsidRDefault="00AB2782" w:rsidP="00CB4408">
      <w:r w:rsidRPr="006067ED">
        <w:t>Nhấn OK để đồng ý và đóng hộp thoại lại. Thẻ Margin: cho phép thiết lập lề trang in:</w:t>
      </w:r>
    </w:p>
    <w:p w:rsidR="00AB2782" w:rsidRPr="006067ED" w:rsidRDefault="00AB2782" w:rsidP="00CB4408">
      <w:r w:rsidRPr="006067ED">
        <w:t>Mục Top: để thiết lập chiều cao của lề trên của trang in; Mục Bottom: để thiết lập chiều cao của lề dưới của trang in;  Mục Left: để thiết lập chiều rộng của lề bên trái của trang in; Mục Right: để thiết lập chiều rộng của lề bên phải của trang in;- Mục Gutter: để thiết lập bề rộng phần gáy tài liệu;- Mục Header – thiết lập chiều cao của phần tiêu đề đầu trang (Header); Mục Footer – thiết lập chiều cao của phần tiêu đề cuối trang (Footer); Mục Apply to: để chỉ định phạm vi các trang in được áp dụng thiết lập này. Nếu là Whole Document - áp dụng cho toàn bộ tài liệu; This point forward - áp dụng bắt đầu từ trang đang đặt điểm trỏ trở về cuối tài liệu;- Mục Preview cho phép bạn nhìn thấy cấu trúc trang in đã thiết lập;- Nhấn nút Default.. – nếu bạn muốn áp dụng thiết lập này là ngầm định cho các tệp tài liệu sau của Word;- Nhấn OK để đồng ý và đóng hộp thoại lại.</w:t>
      </w:r>
    </w:p>
    <w:p w:rsidR="00AB2782" w:rsidRPr="006067ED" w:rsidRDefault="00AB2782" w:rsidP="00CB4408">
      <w:pPr>
        <w:pStyle w:val="Heading2"/>
      </w:pPr>
      <w:bookmarkStart w:id="90" w:name="_Toc264354792"/>
      <w:r w:rsidRPr="006067ED">
        <w:t>Tiêu đề đầu, tiêu đề cuối trang</w:t>
      </w:r>
      <w:bookmarkEnd w:id="90"/>
    </w:p>
    <w:p w:rsidR="00AB2782" w:rsidRPr="006067ED" w:rsidRDefault="00AB2782" w:rsidP="00CB4408">
      <w:r w:rsidRPr="006067ED">
        <w:t>Cách xây dựng tiêu đề đầu và tiêu đề cuối:</w:t>
      </w:r>
    </w:p>
    <w:p w:rsidR="00AB2782" w:rsidRPr="006067ED" w:rsidRDefault="00AB2782" w:rsidP="00CB4408">
      <w:r w:rsidRPr="006067ED">
        <w:t>Mở mục chọn View | Header and Footer, con trỏ lập tức chuyển ngay vào phần tiêu đề đầu (Header):</w:t>
      </w:r>
    </w:p>
    <w:p w:rsidR="00AB2782" w:rsidRPr="006067ED" w:rsidRDefault="00AB2782" w:rsidP="00CB4408">
      <w:r w:rsidRPr="006067ED">
        <w:t>Thanh công cụ Header and Footer cũng xuất hiện: Bạn có thể soạn thảo tiêu đề bằng cách gõ trực tiếp văn bản, rồi định dạng chúng. Bạn cũng có thể chèn các hình ảnh, đồ họa, bảng biểu,.. lên tiêu đề như là chèn lên tài liệu. Ngoài ra, bạn có thể chèn thêm các thông tin khác nữa từ thanh công cụ Header and Footer như sau: :Nút này cho phép chèn vào một số các thông tin tiêu đề của tệp tài liệu như là: :Chèn Tác giả, trang, ngày; :Chèn tên tác giả; :Chèn tên máy tính tạo tệp tin; :Chèn tên tệp tin cùng đường dẫn; :Chèn tên tệp tin; :Chèn ngày in văn bản gần nhất; :Chèn thời điểm cuối sử văn bản; :Chèn trang thứ X của tổng số trang Y :Chèn số thứ tự trang hiện tại; :Chèn tổng số trang của tài liệu; :Chèn ngày hiện tại; :Chèn giờ hiện tại; :Định dạng số trang; :Chuyển đổi làm việc giữa Header và Footer; :Đóng thanh tiêu đề lại.Chèn số trang tự động Ngoài việc chèn số trang tự động bởi tính năng Header and Footer, bạn có thể chèn số trang tự động lên tiêu đề trang bằng cách:Mở mục chọn: Insert Page numbers… Hộp thoại Page numbers xuất hiện:- Mục Position – chọn vị trí sẽ chèn số trang: Bottom of page 􀃆 chèn vào tiêu đề cuối; hoặc Top of page 􀃆 chèn vào tiêu đề đầu trang;- Mục Aligment – dóng hỡng cho số trang: Right- bên phải trang; Left – bên trái trang hoặc Center- ở giữa trang;- Nếu chọn mục sẽ thực hiện đánh số trang đầu tiên, trái lại trang đầu tiên sẽ không được đánh số, chỉ đánh số từ trang thứ 2 trở đi;- Mục Preview- để xem kết quả thiết lập trên trang tài liệu;</w:t>
      </w:r>
    </w:p>
    <w:p w:rsidR="00AB2782" w:rsidRPr="006067ED" w:rsidRDefault="00AB2782" w:rsidP="00CB4408">
      <w:r w:rsidRPr="006067ED">
        <w:t>- Nhấn OK để hoàn tất công việc.</w:t>
      </w:r>
    </w:p>
    <w:p w:rsidR="00AB2782" w:rsidRPr="006067ED" w:rsidRDefault="00AB2782" w:rsidP="00CB4408">
      <w:pPr>
        <w:pStyle w:val="Heading2"/>
      </w:pPr>
      <w:bookmarkStart w:id="91" w:name="_Toc264354793"/>
      <w:r w:rsidRPr="006067ED">
        <w:t>Xem tài liệu trước khi in</w:t>
      </w:r>
      <w:bookmarkEnd w:id="91"/>
    </w:p>
    <w:p w:rsidR="00AB2782" w:rsidRPr="006067ED" w:rsidRDefault="00AB2782" w:rsidP="00CB4408">
      <w:r w:rsidRPr="006067ED">
        <w:t xml:space="preserve">Xem trước khi in (hay còn gọi Print preview) là việc rất quan trọng, đặc biệt đối với những ngườimới học word, chưa có nhiều các kỹ năng về in ấn. Qua màn hình Print Preview, bạn có thể quan sát trước được cấu trúc trang in cũng như nội dung chi tiết trên trang in. Qua đó sẽ có những điều chỉnh hợp lý, kịp thời đối với tài liệu của mình để khi in ra sẽ thu được kết quả cao như ý muốn.Để bật màn hình Print preview, bạn có thể làm theo một trong hai cách:Cách 1: Mở mục chọn File | Print Preview Cách 2: Nhấn nút Print preview trên thanh công cụ Standard. Màn hình Preview cùng thanh công cụ Print preview xuất hiện: Màn hình Preview là nơi hiển thị cấu trúc, cũng như nội dung các trang tài liệu trước khi in; Thanh công cụ Print Preview cung cấp các nút chức năng để làm việc trên màn hình Preview, đó là: :Để phóng to, thu nhỏ (Zoom) thông tin trên màn hình Preview; :Cho phép hiển thị hay không hiển thị thước kẻ (Rule) trên màn hình này; :Chỉ hiển thị một trang tài liệu trên màn hình này; :Có thể chọn n trang tài liệu cùng hiển thị trên cùng một màn hình này (n=1..6); :Để chuyển đổi chế độ chỉ xem và xem + có thể sửa nội dung trực tiếp trên tài liệu; </w:t>
      </w:r>
    </w:p>
    <w:p w:rsidR="00AB2782" w:rsidRPr="006067ED" w:rsidRDefault="00AB2782" w:rsidP="00CB4408">
      <w:pPr>
        <w:pStyle w:val="Heading2"/>
      </w:pPr>
      <w:bookmarkStart w:id="92" w:name="_Toc264354794"/>
      <w:r w:rsidRPr="006067ED">
        <w:lastRenderedPageBreak/>
        <w:t>In ấn tài liệu</w:t>
      </w:r>
      <w:bookmarkEnd w:id="92"/>
    </w:p>
    <w:p w:rsidR="00AB2782" w:rsidRPr="006067ED" w:rsidRDefault="00AB2782" w:rsidP="00CB4408">
      <w:r w:rsidRPr="006067ED">
        <w:t>Sau khi đã chế bản xong tài liệu, đã kiểm tra lại các lỗi chế bản. Bước này bạn sẽ thực hiện in ấn tài liệu ra máy in. Có nhiều cách cho bạn chọn lựa ra lệnh in ấn:Cách 1: Mở mục chọn File | Print..Cách 2: Nhấn tổ hợp phím Ctrl + P Hộp thoại Print xuất hiện:</w:t>
      </w:r>
    </w:p>
    <w:p w:rsidR="00AB2782" w:rsidRPr="006067ED" w:rsidRDefault="00AB2782" w:rsidP="00CB4408">
      <w:r w:rsidRPr="006067ED">
        <w:t>Hộp Printer cho phép bạn chọn máy in cần in (trong trường hợp máy tính bạn có nối tới nhiều máy in). Nút Properties cho phép bạn thiết lập các thuộc tính cho máy in nếu cần;</w:t>
      </w:r>
    </w:p>
    <w:p w:rsidR="00AB2782" w:rsidRPr="006067ED" w:rsidRDefault="00AB2782" w:rsidP="00CB4408">
      <w:r w:rsidRPr="006067ED">
        <w:t>Hộp Page range- cho phép thiết lập phạm vi các trang in:</w:t>
      </w:r>
    </w:p>
    <w:p w:rsidR="00AB2782" w:rsidRPr="006067ED" w:rsidRDefault="00AB2782" w:rsidP="00CB4408">
      <w:r w:rsidRPr="006067ED">
        <w:t>Chọn All – in toàn bộ các trang trên tệp tài liệu;</w:t>
      </w:r>
    </w:p>
    <w:p w:rsidR="00AB2782" w:rsidRPr="006067ED" w:rsidRDefault="00AB2782" w:rsidP="00CB4408">
      <w:r w:rsidRPr="006067ED">
        <w:t>Current page – chỉ in trang tài liệu đang chọn;</w:t>
      </w:r>
    </w:p>
    <w:p w:rsidR="00AB2782" w:rsidRPr="006067ED" w:rsidRDefault="00AB2782" w:rsidP="00CB4408">
      <w:r w:rsidRPr="006067ED">
        <w:t>Pages – chỉ ra các trang cần in. Qui tắc chọn ra các trang cần in như sau: &lt;từ trang&gt;-&lt;đến trang&gt;</w:t>
      </w:r>
    </w:p>
    <w:p w:rsidR="00AB2782" w:rsidRPr="006067ED" w:rsidRDefault="00AB2782" w:rsidP="00CB4408">
      <w:r w:rsidRPr="006067ED">
        <w:t>Ví dụ: Chỉ in trang số 5: 5 In từ trang 2 đến trang 10: 2-10. In từ trang 2 đến trang 10; từ trang 12 đến 15: 2-10, 12-15</w:t>
      </w:r>
    </w:p>
    <w:p w:rsidR="00AB2782" w:rsidRPr="006067ED" w:rsidRDefault="00AB2782" w:rsidP="00CB4408">
      <w:r w:rsidRPr="006067ED">
        <w:t>Hộp Copies – chỉ ra số bản in, ngầm định là 1. Nếu bạn in nhiều hơn 1 bản, hãy gõ số bản in vào đây; Hộp Page per sheet để chỉ ra số trang tài liệu sẽ được in ra một trang giấy. Ngầm định là 1, tuy nhiên bạn có thể thiết lập nhiều hơn số trang in trên một trang giấy, khi đó cỡ sẽ rất bé;  Cuối cùng nhấn nút OK để thực hiện việc in ấn.</w:t>
      </w:r>
    </w:p>
    <w:p w:rsidR="00AB2782" w:rsidRPr="006067ED" w:rsidRDefault="00AB2782" w:rsidP="00CB4408">
      <w:pPr>
        <w:pStyle w:val="Heading1"/>
      </w:pPr>
      <w:bookmarkStart w:id="93" w:name="_Toc264354795"/>
      <w:r w:rsidRPr="006067ED">
        <w:t>Chương 5: Trộn tài liệu</w:t>
      </w:r>
      <w:bookmarkEnd w:id="93"/>
    </w:p>
    <w:p w:rsidR="00AB2782" w:rsidRPr="006067ED" w:rsidRDefault="00AB2782" w:rsidP="00CB4408">
      <w:pPr>
        <w:pStyle w:val="Heading2"/>
      </w:pPr>
      <w:bookmarkStart w:id="94" w:name="_Toc264354796"/>
      <w:r w:rsidRPr="006067ED">
        <w:t>Khái niệm về trộn tài liệu</w:t>
      </w:r>
      <w:bookmarkEnd w:id="94"/>
    </w:p>
    <w:p w:rsidR="00AB2782" w:rsidRPr="006067ED" w:rsidRDefault="00AB2782" w:rsidP="00CB4408">
      <w:r w:rsidRPr="006067ED">
        <w:t xml:space="preserve">Một tính năng rất mạnh của phần mềm soạn thảo văn bản Microsoft Word là trộn tài liệu (Mail Merge). Điều này đã giúp ích cho các nhân viên văn phòng rất nhiều trong việc in các danh sách của mình ra các phiếu nhỏ. </w:t>
      </w:r>
    </w:p>
    <w:p w:rsidR="00AB2782" w:rsidRPr="006067ED" w:rsidRDefault="00AB2782" w:rsidP="00CB4408">
      <w:pPr>
        <w:pStyle w:val="Heading2"/>
      </w:pPr>
      <w:bookmarkStart w:id="95" w:name="_Toc264354797"/>
      <w:r w:rsidRPr="006067ED">
        <w:t>Chuẩn bị dữ liệu</w:t>
      </w:r>
      <w:bookmarkEnd w:id="95"/>
    </w:p>
    <w:p w:rsidR="00AB2782" w:rsidRPr="006067ED" w:rsidRDefault="00AB2782" w:rsidP="00CB4408">
      <w:pPr>
        <w:pStyle w:val="Heading2"/>
      </w:pPr>
      <w:bookmarkStart w:id="96" w:name="_Toc264354798"/>
      <w:r w:rsidRPr="006067ED">
        <w:t>Soạn thảo một mẫu giấy mời</w:t>
      </w:r>
      <w:bookmarkEnd w:id="96"/>
    </w:p>
    <w:p w:rsidR="00AB2782" w:rsidRPr="006067ED" w:rsidRDefault="00AB2782" w:rsidP="00CB4408">
      <w:pPr>
        <w:pStyle w:val="Heading3"/>
      </w:pPr>
      <w:bookmarkStart w:id="97" w:name="_Toc264354799"/>
      <w:r w:rsidRPr="006067ED">
        <w:t>Kích hoạt tính năng Mail merge</w:t>
      </w:r>
      <w:bookmarkEnd w:id="97"/>
    </w:p>
    <w:p w:rsidR="00AB2782" w:rsidRPr="006067ED" w:rsidRDefault="00AB2782" w:rsidP="00CB4408">
      <w:r w:rsidRPr="006067ED">
        <w:t>Kích hoạt tính năng trộn tài liệu của Word bằng cách mở mục chọn Tools | Mail Merge.. , Hộp thoại Mail Merge Helper xuất hiện, bấm chuột nút Creat và chọn mục Mailing Label, hộp thoại sau đây xuất hiện: Hãy chọn Active Window để tiếp tục: Nhấn chuột nút Get Data và chọn mục Open Data Source.., hộp thoại Open Data Source xuất hiện, bạn hãy chọn tệp chứa danh sách khác mời đã tạo rồi nhấn Open.</w:t>
      </w:r>
    </w:p>
    <w:p w:rsidR="00AB2782" w:rsidRPr="006067ED" w:rsidRDefault="00AB2782" w:rsidP="00CB4408">
      <w:r w:rsidRPr="006067ED">
        <w:t>Sau khi mở được tệp chứa danh sách khách mời, có thể nhấn Close để đóng hộp thoại Mail Merge Helper và sử dụng thanh công cụ Mail merger để chèn các trường tin cần thiết lên tài liệu: Nếu không thấy thanh công cụ Mail Merge xuất hiện trên màn hình, có thể hiển thị nó bằng cách chọn thực đơn View | Toolbars | Mail Merge.</w:t>
      </w:r>
    </w:p>
    <w:p w:rsidR="00AB2782" w:rsidRPr="006067ED" w:rsidRDefault="00AB2782" w:rsidP="00CB4408">
      <w:pPr>
        <w:pStyle w:val="Heading3"/>
      </w:pPr>
      <w:bookmarkStart w:id="98" w:name="_Toc264354800"/>
      <w:r w:rsidRPr="006067ED">
        <w:t>Chèn các trường tin lên tài liệu</w:t>
      </w:r>
      <w:bookmarkEnd w:id="98"/>
    </w:p>
    <w:p w:rsidR="00AB2782" w:rsidRPr="006067ED" w:rsidRDefault="00AB2782" w:rsidP="00CB4408">
      <w:r w:rsidRPr="006067ED">
        <w:t>Để chèn một trường tin lên giấy mời, làm như sau: Bước 1: Đặt điểm trỏ vào vị trí cần chèn thông tin trên tài liệu: đặt lên phần định chèn tên (nếu muốn chèn trường Họ tên) hoặc đặt điểm trỏ lên mục lớp (nếu muốn chèn trường Lớp); Bước 2: Trên thanh công cụ Mail merge nhấn nút Insert Merge Field, rồi chọn trường tin cần chèn lên tài liệu. Sau khi chèn đầy đủ các trường tin vào những vị trí hợp lý của chúng trên tài liệu, bạn có thể chuyển sang Bước tiếp theo để tiến hỡnh trộn ra các Giấy mời.</w:t>
      </w:r>
    </w:p>
    <w:p w:rsidR="00AB2782" w:rsidRPr="006067ED" w:rsidRDefault="00AB2782" w:rsidP="00CB4408">
      <w:pPr>
        <w:pStyle w:val="Heading3"/>
      </w:pPr>
      <w:bookmarkStart w:id="99" w:name="_Toc264354801"/>
      <w:r w:rsidRPr="006067ED">
        <w:t>Thực hiện trộn tài liệu</w:t>
      </w:r>
      <w:bookmarkEnd w:id="99"/>
    </w:p>
    <w:p w:rsidR="00AB2782" w:rsidRPr="006067ED" w:rsidRDefault="00AB2782" w:rsidP="00CB4408">
      <w:r w:rsidRPr="006067ED">
        <w:t>Nhấn nút trên thanh công cụ Mail merge, hộp thoại tuỳ chọn trộn thư Merge xuất hiện:Có thể thiết lập thông số cho hộp thoại này như sau:</w:t>
      </w:r>
    </w:p>
    <w:p w:rsidR="00AB2782" w:rsidRPr="006067ED" w:rsidRDefault="00AB2782" w:rsidP="00CB4408">
      <w:r w:rsidRPr="006067ED">
        <w:t>Mục Merge to: cho biết những giấy mời được tạo ra sẽ đặt ở đâu: New document- ở một tệp word mới; hoặc Printer – sẽ được in ngay ra máy in;</w:t>
      </w:r>
    </w:p>
    <w:p w:rsidR="00AB2782" w:rsidRPr="006067ED" w:rsidRDefault="00AB2782" w:rsidP="00CB4408">
      <w:r w:rsidRPr="006067ED">
        <w:t>Mục Records to be merged: cho biết phạm vi các bản ghi sẽ được trộn ra: All- sẽ thực hiện trộn tất cả các bản ghi hoặc From: – hãy chỉ ra trộn từ bản ghi nào đến To: bản ghi nào?  Cuối cùng nhấn nút Merge để thực hiện trộn ra các Giấy mời như đã thiết lập.</w:t>
      </w:r>
    </w:p>
    <w:p w:rsidR="00AB2782" w:rsidRPr="006067ED" w:rsidRDefault="00AB2782" w:rsidP="00CB4408">
      <w:pPr>
        <w:pStyle w:val="Heading3"/>
      </w:pPr>
      <w:bookmarkStart w:id="100" w:name="_Toc264354802"/>
      <w:r w:rsidRPr="006067ED">
        <w:lastRenderedPageBreak/>
        <w:t>Thanh công cụ Mail merge</w:t>
      </w:r>
      <w:bookmarkEnd w:id="100"/>
    </w:p>
    <w:p w:rsidR="00AB2782" w:rsidRPr="006067ED" w:rsidRDefault="00AB2782" w:rsidP="00CB4408">
      <w:r w:rsidRPr="006067ED">
        <w:t>Thanh công cụ Mail Merge cung cấp các nút chức năng giúp bạn làm viẹc nhanh chóng và thuận tiên trong quá trình trộn tài liệu trên word. :Để chèn một trường tin (cột) từ danh sách lên tài liệu trộn; :Để chuyển đến vị trí các tài liệu sau khi đã trộn được; :Để hiển thị hộp thoại Mail Merge Helper tiếp tục những thiết lập ở mục 5.4; :Để kiểm tra xem có một lỗi nào trong quá trình thiết lập các thông tin trộn tài liệu hay không? :</w:t>
      </w:r>
    </w:p>
    <w:p w:rsidR="002F3B0F" w:rsidRDefault="00AB2782" w:rsidP="00CB4408">
      <w:r w:rsidRPr="006067ED">
        <w:t>Thực hiện trộn tài liệu và đ−a các kết quả ra một tệp Word mới; :Thực hiện trộn tài liệu và in luôn kết quả ra máy in;  Mở hộp thoại thiết lập các thông tin trước khi trộn thư Merge</w:t>
      </w:r>
    </w:p>
    <w:p w:rsidR="00CB4408" w:rsidRDefault="00CB4408" w:rsidP="00CB4408">
      <w:pPr>
        <w:rPr>
          <w:noProof/>
        </w:rPr>
      </w:pPr>
      <w:r>
        <w:br w:type="page"/>
      </w:r>
      <w:r>
        <w:lastRenderedPageBreak/>
        <w:fldChar w:fldCharType="begin"/>
      </w:r>
      <w:r>
        <w:instrText xml:space="preserve"> TOC \o "1-3" \h \z \u </w:instrText>
      </w:r>
      <w:r>
        <w:fldChar w:fldCharType="separate"/>
      </w:r>
    </w:p>
    <w:p w:rsidR="00CB4408" w:rsidRDefault="00CB4408">
      <w:pPr>
        <w:pStyle w:val="TOC1"/>
        <w:tabs>
          <w:tab w:val="left" w:pos="480"/>
          <w:tab w:val="right" w:leader="dot" w:pos="8630"/>
        </w:tabs>
        <w:rPr>
          <w:rFonts w:ascii="Times New Roman" w:hAnsi="Times New Roman"/>
          <w:b w:val="0"/>
          <w:noProof/>
          <w:color w:val="auto"/>
          <w:sz w:val="24"/>
          <w:szCs w:val="24"/>
        </w:rPr>
      </w:pPr>
      <w:hyperlink w:anchor="_Toc264354702" w:history="1">
        <w:r w:rsidRPr="00605712">
          <w:rPr>
            <w:rStyle w:val="Hyperlink"/>
            <w:noProof/>
          </w:rPr>
          <w:t>I.</w:t>
        </w:r>
        <w:r>
          <w:rPr>
            <w:rFonts w:ascii="Times New Roman" w:hAnsi="Times New Roman"/>
            <w:b w:val="0"/>
            <w:noProof/>
            <w:color w:val="auto"/>
            <w:sz w:val="24"/>
            <w:szCs w:val="24"/>
          </w:rPr>
          <w:tab/>
        </w:r>
        <w:r w:rsidRPr="00605712">
          <w:rPr>
            <w:rStyle w:val="Hyperlink"/>
            <w:noProof/>
          </w:rPr>
          <w:t>Bài mở đầu</w:t>
        </w:r>
        <w:r>
          <w:rPr>
            <w:noProof/>
            <w:webHidden/>
          </w:rPr>
          <w:tab/>
        </w:r>
        <w:r>
          <w:rPr>
            <w:noProof/>
            <w:webHidden/>
          </w:rPr>
          <w:fldChar w:fldCharType="begin"/>
        </w:r>
        <w:r>
          <w:rPr>
            <w:noProof/>
            <w:webHidden/>
          </w:rPr>
          <w:instrText xml:space="preserve"> PAGEREF _Toc264354702 \h </w:instrText>
        </w:r>
        <w:r>
          <w:rPr>
            <w:noProof/>
          </w:rPr>
        </w:r>
        <w:r>
          <w:rPr>
            <w:noProof/>
            <w:webHidden/>
          </w:rPr>
          <w:fldChar w:fldCharType="separate"/>
        </w:r>
        <w:r>
          <w:rPr>
            <w:noProof/>
            <w:webHidden/>
          </w:rPr>
          <w:t>1</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03" w:history="1">
        <w:r w:rsidRPr="00605712">
          <w:rPr>
            <w:rStyle w:val="Hyperlink"/>
            <w:noProof/>
          </w:rPr>
          <w:t>1.</w:t>
        </w:r>
        <w:r>
          <w:rPr>
            <w:rFonts w:ascii="Times New Roman" w:hAnsi="Times New Roman"/>
            <w:b w:val="0"/>
            <w:noProof/>
            <w:color w:val="auto"/>
            <w:sz w:val="24"/>
            <w:szCs w:val="24"/>
          </w:rPr>
          <w:tab/>
        </w:r>
        <w:r w:rsidRPr="00605712">
          <w:rPr>
            <w:rStyle w:val="Hyperlink"/>
            <w:noProof/>
          </w:rPr>
          <w:t>Giới thiệu phần mềm Microsoft Winword</w:t>
        </w:r>
        <w:r>
          <w:rPr>
            <w:noProof/>
            <w:webHidden/>
          </w:rPr>
          <w:tab/>
        </w:r>
        <w:r>
          <w:rPr>
            <w:noProof/>
            <w:webHidden/>
          </w:rPr>
          <w:fldChar w:fldCharType="begin"/>
        </w:r>
        <w:r>
          <w:rPr>
            <w:noProof/>
            <w:webHidden/>
          </w:rPr>
          <w:instrText xml:space="preserve"> PAGEREF _Toc264354703 \h </w:instrText>
        </w:r>
        <w:r>
          <w:rPr>
            <w:noProof/>
          </w:rPr>
        </w:r>
        <w:r>
          <w:rPr>
            <w:noProof/>
            <w:webHidden/>
          </w:rPr>
          <w:fldChar w:fldCharType="separate"/>
        </w:r>
        <w:r>
          <w:rPr>
            <w:noProof/>
            <w:webHidden/>
          </w:rPr>
          <w:t>1</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04" w:history="1">
        <w:r w:rsidRPr="00605712">
          <w:rPr>
            <w:rStyle w:val="Hyperlink"/>
            <w:noProof/>
          </w:rPr>
          <w:t>2.</w:t>
        </w:r>
        <w:r>
          <w:rPr>
            <w:rFonts w:ascii="Times New Roman" w:hAnsi="Times New Roman"/>
            <w:b w:val="0"/>
            <w:noProof/>
            <w:color w:val="auto"/>
            <w:sz w:val="24"/>
            <w:szCs w:val="24"/>
          </w:rPr>
          <w:tab/>
        </w:r>
        <w:r w:rsidRPr="00605712">
          <w:rPr>
            <w:rStyle w:val="Hyperlink"/>
            <w:noProof/>
          </w:rPr>
          <w:t>Cách khởi động</w:t>
        </w:r>
        <w:r>
          <w:rPr>
            <w:noProof/>
            <w:webHidden/>
          </w:rPr>
          <w:tab/>
        </w:r>
        <w:r>
          <w:rPr>
            <w:noProof/>
            <w:webHidden/>
          </w:rPr>
          <w:fldChar w:fldCharType="begin"/>
        </w:r>
        <w:r>
          <w:rPr>
            <w:noProof/>
            <w:webHidden/>
          </w:rPr>
          <w:instrText xml:space="preserve"> PAGEREF _Toc264354704 \h </w:instrText>
        </w:r>
        <w:r>
          <w:rPr>
            <w:noProof/>
          </w:rPr>
        </w:r>
        <w:r>
          <w:rPr>
            <w:noProof/>
            <w:webHidden/>
          </w:rPr>
          <w:fldChar w:fldCharType="separate"/>
        </w:r>
        <w:r>
          <w:rPr>
            <w:noProof/>
            <w:webHidden/>
          </w:rPr>
          <w:t>1</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05" w:history="1">
        <w:r w:rsidRPr="00605712">
          <w:rPr>
            <w:rStyle w:val="Hyperlink"/>
            <w:noProof/>
          </w:rPr>
          <w:t>3.</w:t>
        </w:r>
        <w:r>
          <w:rPr>
            <w:rFonts w:ascii="Times New Roman" w:hAnsi="Times New Roman"/>
            <w:b w:val="0"/>
            <w:noProof/>
            <w:color w:val="auto"/>
            <w:sz w:val="24"/>
            <w:szCs w:val="24"/>
          </w:rPr>
          <w:tab/>
        </w:r>
        <w:r w:rsidRPr="00605712">
          <w:rPr>
            <w:rStyle w:val="Hyperlink"/>
            <w:noProof/>
          </w:rPr>
          <w:t>Môi trường làm việc</w:t>
        </w:r>
        <w:r>
          <w:rPr>
            <w:noProof/>
            <w:webHidden/>
          </w:rPr>
          <w:tab/>
        </w:r>
        <w:r>
          <w:rPr>
            <w:noProof/>
            <w:webHidden/>
          </w:rPr>
          <w:fldChar w:fldCharType="begin"/>
        </w:r>
        <w:r>
          <w:rPr>
            <w:noProof/>
            <w:webHidden/>
          </w:rPr>
          <w:instrText xml:space="preserve"> PAGEREF _Toc264354705 \h </w:instrText>
        </w:r>
        <w:r>
          <w:rPr>
            <w:noProof/>
          </w:rPr>
        </w:r>
        <w:r>
          <w:rPr>
            <w:noProof/>
            <w:webHidden/>
          </w:rPr>
          <w:fldChar w:fldCharType="separate"/>
        </w:r>
        <w:r>
          <w:rPr>
            <w:noProof/>
            <w:webHidden/>
          </w:rPr>
          <w:t>1</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06" w:history="1">
        <w:r w:rsidRPr="00605712">
          <w:rPr>
            <w:rStyle w:val="Hyperlink"/>
            <w:noProof/>
          </w:rPr>
          <w:t>4.</w:t>
        </w:r>
        <w:r>
          <w:rPr>
            <w:rFonts w:ascii="Times New Roman" w:hAnsi="Times New Roman"/>
            <w:b w:val="0"/>
            <w:noProof/>
            <w:color w:val="auto"/>
            <w:sz w:val="24"/>
            <w:szCs w:val="24"/>
          </w:rPr>
          <w:tab/>
        </w:r>
        <w:r w:rsidRPr="00605712">
          <w:rPr>
            <w:rStyle w:val="Hyperlink"/>
            <w:noProof/>
          </w:rPr>
          <w:t>Tạo một tài liệu mới</w:t>
        </w:r>
        <w:r>
          <w:rPr>
            <w:noProof/>
            <w:webHidden/>
          </w:rPr>
          <w:tab/>
        </w:r>
        <w:r>
          <w:rPr>
            <w:noProof/>
            <w:webHidden/>
          </w:rPr>
          <w:fldChar w:fldCharType="begin"/>
        </w:r>
        <w:r>
          <w:rPr>
            <w:noProof/>
            <w:webHidden/>
          </w:rPr>
          <w:instrText xml:space="preserve"> PAGEREF _Toc264354706 \h </w:instrText>
        </w:r>
        <w:r>
          <w:rPr>
            <w:noProof/>
          </w:rPr>
        </w:r>
        <w:r>
          <w:rPr>
            <w:noProof/>
            <w:webHidden/>
          </w:rPr>
          <w:fldChar w:fldCharType="separate"/>
        </w:r>
        <w:r>
          <w:rPr>
            <w:noProof/>
            <w:webHidden/>
          </w:rPr>
          <w:t>2</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07" w:history="1">
        <w:r w:rsidRPr="00605712">
          <w:rPr>
            <w:rStyle w:val="Hyperlink"/>
            <w:noProof/>
          </w:rPr>
          <w:t>5.</w:t>
        </w:r>
        <w:r>
          <w:rPr>
            <w:rFonts w:ascii="Times New Roman" w:hAnsi="Times New Roman"/>
            <w:b w:val="0"/>
            <w:noProof/>
            <w:color w:val="auto"/>
            <w:sz w:val="24"/>
            <w:szCs w:val="24"/>
          </w:rPr>
          <w:tab/>
        </w:r>
        <w:r w:rsidRPr="00605712">
          <w:rPr>
            <w:rStyle w:val="Hyperlink"/>
            <w:noProof/>
          </w:rPr>
          <w:t>Ghi tài liệu lên đĩa</w:t>
        </w:r>
        <w:r>
          <w:rPr>
            <w:noProof/>
            <w:webHidden/>
          </w:rPr>
          <w:tab/>
        </w:r>
        <w:r>
          <w:rPr>
            <w:noProof/>
            <w:webHidden/>
          </w:rPr>
          <w:fldChar w:fldCharType="begin"/>
        </w:r>
        <w:r>
          <w:rPr>
            <w:noProof/>
            <w:webHidden/>
          </w:rPr>
          <w:instrText xml:space="preserve"> PAGEREF _Toc264354707 \h </w:instrText>
        </w:r>
        <w:r>
          <w:rPr>
            <w:noProof/>
          </w:rPr>
        </w:r>
        <w:r>
          <w:rPr>
            <w:noProof/>
            <w:webHidden/>
          </w:rPr>
          <w:fldChar w:fldCharType="separate"/>
        </w:r>
        <w:r>
          <w:rPr>
            <w:noProof/>
            <w:webHidden/>
          </w:rPr>
          <w:t>2</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08" w:history="1">
        <w:r w:rsidRPr="00605712">
          <w:rPr>
            <w:rStyle w:val="Hyperlink"/>
            <w:noProof/>
          </w:rPr>
          <w:t>6.</w:t>
        </w:r>
        <w:r>
          <w:rPr>
            <w:rFonts w:ascii="Times New Roman" w:hAnsi="Times New Roman"/>
            <w:b w:val="0"/>
            <w:noProof/>
            <w:color w:val="auto"/>
            <w:sz w:val="24"/>
            <w:szCs w:val="24"/>
          </w:rPr>
          <w:tab/>
        </w:r>
        <w:r w:rsidRPr="00605712">
          <w:rPr>
            <w:rStyle w:val="Hyperlink"/>
            <w:noProof/>
          </w:rPr>
          <w:t>Mở tài liệu đã∙ tồn tại trên đĩa</w:t>
        </w:r>
        <w:r>
          <w:rPr>
            <w:noProof/>
            <w:webHidden/>
          </w:rPr>
          <w:tab/>
        </w:r>
        <w:r>
          <w:rPr>
            <w:noProof/>
            <w:webHidden/>
          </w:rPr>
          <w:fldChar w:fldCharType="begin"/>
        </w:r>
        <w:r>
          <w:rPr>
            <w:noProof/>
            <w:webHidden/>
          </w:rPr>
          <w:instrText xml:space="preserve"> PAGEREF _Toc264354708 \h </w:instrText>
        </w:r>
        <w:r>
          <w:rPr>
            <w:noProof/>
          </w:rPr>
        </w:r>
        <w:r>
          <w:rPr>
            <w:noProof/>
            <w:webHidden/>
          </w:rPr>
          <w:fldChar w:fldCharType="separate"/>
        </w:r>
        <w:r>
          <w:rPr>
            <w:noProof/>
            <w:webHidden/>
          </w:rPr>
          <w:t>2</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09" w:history="1">
        <w:r w:rsidRPr="00605712">
          <w:rPr>
            <w:rStyle w:val="Hyperlink"/>
            <w:noProof/>
          </w:rPr>
          <w:t>7.</w:t>
        </w:r>
        <w:r>
          <w:rPr>
            <w:rFonts w:ascii="Times New Roman" w:hAnsi="Times New Roman"/>
            <w:b w:val="0"/>
            <w:noProof/>
            <w:color w:val="auto"/>
            <w:sz w:val="24"/>
            <w:szCs w:val="24"/>
          </w:rPr>
          <w:tab/>
        </w:r>
        <w:r w:rsidRPr="00605712">
          <w:rPr>
            <w:rStyle w:val="Hyperlink"/>
            <w:noProof/>
          </w:rPr>
          <w:t>Thoát khỏi môi trường làm việc</w:t>
        </w:r>
        <w:r>
          <w:rPr>
            <w:noProof/>
            <w:webHidden/>
          </w:rPr>
          <w:tab/>
        </w:r>
        <w:r>
          <w:rPr>
            <w:noProof/>
            <w:webHidden/>
          </w:rPr>
          <w:fldChar w:fldCharType="begin"/>
        </w:r>
        <w:r>
          <w:rPr>
            <w:noProof/>
            <w:webHidden/>
          </w:rPr>
          <w:instrText xml:space="preserve"> PAGEREF _Toc264354709 \h </w:instrText>
        </w:r>
        <w:r>
          <w:rPr>
            <w:noProof/>
          </w:rPr>
        </w:r>
        <w:r>
          <w:rPr>
            <w:noProof/>
            <w:webHidden/>
          </w:rPr>
          <w:fldChar w:fldCharType="separate"/>
        </w:r>
        <w:r>
          <w:rPr>
            <w:noProof/>
            <w:webHidden/>
          </w:rPr>
          <w:t>2</w:t>
        </w:r>
        <w:r>
          <w:rPr>
            <w:noProof/>
            <w:webHidden/>
          </w:rPr>
          <w:fldChar w:fldCharType="end"/>
        </w:r>
      </w:hyperlink>
    </w:p>
    <w:p w:rsidR="00CB4408" w:rsidRDefault="00CB4408">
      <w:pPr>
        <w:pStyle w:val="TOC1"/>
        <w:tabs>
          <w:tab w:val="left" w:pos="480"/>
          <w:tab w:val="right" w:leader="dot" w:pos="8630"/>
        </w:tabs>
        <w:rPr>
          <w:rFonts w:ascii="Times New Roman" w:hAnsi="Times New Roman"/>
          <w:b w:val="0"/>
          <w:noProof/>
          <w:color w:val="auto"/>
          <w:sz w:val="24"/>
          <w:szCs w:val="24"/>
        </w:rPr>
      </w:pPr>
      <w:hyperlink w:anchor="_Toc264354710" w:history="1">
        <w:r w:rsidRPr="00605712">
          <w:rPr>
            <w:rStyle w:val="Hyperlink"/>
            <w:noProof/>
          </w:rPr>
          <w:t>II.</w:t>
        </w:r>
        <w:r>
          <w:rPr>
            <w:rFonts w:ascii="Times New Roman" w:hAnsi="Times New Roman"/>
            <w:b w:val="0"/>
            <w:noProof/>
            <w:color w:val="auto"/>
            <w:sz w:val="24"/>
            <w:szCs w:val="24"/>
          </w:rPr>
          <w:tab/>
        </w:r>
        <w:r w:rsidRPr="00605712">
          <w:rPr>
            <w:rStyle w:val="Hyperlink"/>
            <w:noProof/>
          </w:rPr>
          <w:t>Chương 1:Soạn thảo cơ bản</w:t>
        </w:r>
        <w:r>
          <w:rPr>
            <w:noProof/>
            <w:webHidden/>
          </w:rPr>
          <w:tab/>
        </w:r>
        <w:r>
          <w:rPr>
            <w:noProof/>
            <w:webHidden/>
          </w:rPr>
          <w:fldChar w:fldCharType="begin"/>
        </w:r>
        <w:r>
          <w:rPr>
            <w:noProof/>
            <w:webHidden/>
          </w:rPr>
          <w:instrText xml:space="preserve"> PAGEREF _Toc264354710 \h </w:instrText>
        </w:r>
        <w:r>
          <w:rPr>
            <w:noProof/>
          </w:rPr>
        </w:r>
        <w:r>
          <w:rPr>
            <w:noProof/>
            <w:webHidden/>
          </w:rPr>
          <w:fldChar w:fldCharType="separate"/>
        </w:r>
        <w:r>
          <w:rPr>
            <w:noProof/>
            <w:webHidden/>
          </w:rPr>
          <w:t>2</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11" w:history="1">
        <w:r w:rsidRPr="00605712">
          <w:rPr>
            <w:rStyle w:val="Hyperlink"/>
            <w:noProof/>
          </w:rPr>
          <w:t>1.</w:t>
        </w:r>
        <w:r>
          <w:rPr>
            <w:rFonts w:ascii="Times New Roman" w:hAnsi="Times New Roman"/>
            <w:b w:val="0"/>
            <w:noProof/>
            <w:color w:val="auto"/>
            <w:sz w:val="24"/>
            <w:szCs w:val="24"/>
          </w:rPr>
          <w:tab/>
        </w:r>
        <w:r w:rsidRPr="00605712">
          <w:rPr>
            <w:rStyle w:val="Hyperlink"/>
            <w:noProof/>
          </w:rPr>
          <w:t>Một số thao tác soạn thảo cơ bản</w:t>
        </w:r>
        <w:r>
          <w:rPr>
            <w:noProof/>
            <w:webHidden/>
          </w:rPr>
          <w:tab/>
        </w:r>
        <w:r>
          <w:rPr>
            <w:noProof/>
            <w:webHidden/>
          </w:rPr>
          <w:fldChar w:fldCharType="begin"/>
        </w:r>
        <w:r>
          <w:rPr>
            <w:noProof/>
            <w:webHidden/>
          </w:rPr>
          <w:instrText xml:space="preserve"> PAGEREF _Toc264354711 \h </w:instrText>
        </w:r>
        <w:r>
          <w:rPr>
            <w:noProof/>
          </w:rPr>
        </w:r>
        <w:r>
          <w:rPr>
            <w:noProof/>
            <w:webHidden/>
          </w:rPr>
          <w:fldChar w:fldCharType="separate"/>
        </w:r>
        <w:r>
          <w:rPr>
            <w:noProof/>
            <w:webHidden/>
          </w:rPr>
          <w:t>2</w:t>
        </w:r>
        <w:r>
          <w:rPr>
            <w:noProof/>
            <w:webHidden/>
          </w:rPr>
          <w:fldChar w:fldCharType="end"/>
        </w:r>
      </w:hyperlink>
    </w:p>
    <w:p w:rsidR="00CB4408" w:rsidRDefault="00CB4408">
      <w:pPr>
        <w:pStyle w:val="TOC3"/>
        <w:tabs>
          <w:tab w:val="left" w:pos="960"/>
          <w:tab w:val="right" w:leader="dot" w:pos="8630"/>
        </w:tabs>
        <w:rPr>
          <w:noProof/>
        </w:rPr>
      </w:pPr>
      <w:hyperlink w:anchor="_Toc264354712" w:history="1">
        <w:r w:rsidRPr="00605712">
          <w:rPr>
            <w:rStyle w:val="Hyperlink"/>
            <w:noProof/>
          </w:rPr>
          <w:t>a.</w:t>
        </w:r>
        <w:r>
          <w:rPr>
            <w:noProof/>
          </w:rPr>
          <w:tab/>
        </w:r>
        <w:r w:rsidRPr="00605712">
          <w:rPr>
            <w:rStyle w:val="Hyperlink"/>
            <w:noProof/>
          </w:rPr>
          <w:t>Nhập văn bản</w:t>
        </w:r>
        <w:r>
          <w:rPr>
            <w:noProof/>
            <w:webHidden/>
          </w:rPr>
          <w:tab/>
        </w:r>
        <w:r>
          <w:rPr>
            <w:noProof/>
            <w:webHidden/>
          </w:rPr>
          <w:fldChar w:fldCharType="begin"/>
        </w:r>
        <w:r>
          <w:rPr>
            <w:noProof/>
            <w:webHidden/>
          </w:rPr>
          <w:instrText xml:space="preserve"> PAGEREF _Toc264354712 \h </w:instrText>
        </w:r>
        <w:r>
          <w:rPr>
            <w:noProof/>
          </w:rPr>
        </w:r>
        <w:r>
          <w:rPr>
            <w:noProof/>
            <w:webHidden/>
          </w:rPr>
          <w:fldChar w:fldCharType="separate"/>
        </w:r>
        <w:r>
          <w:rPr>
            <w:noProof/>
            <w:webHidden/>
          </w:rPr>
          <w:t>2</w:t>
        </w:r>
        <w:r>
          <w:rPr>
            <w:noProof/>
            <w:webHidden/>
          </w:rPr>
          <w:fldChar w:fldCharType="end"/>
        </w:r>
      </w:hyperlink>
    </w:p>
    <w:p w:rsidR="00CB4408" w:rsidRDefault="00CB4408">
      <w:pPr>
        <w:pStyle w:val="TOC3"/>
        <w:tabs>
          <w:tab w:val="left" w:pos="960"/>
          <w:tab w:val="right" w:leader="dot" w:pos="8630"/>
        </w:tabs>
        <w:rPr>
          <w:noProof/>
        </w:rPr>
      </w:pPr>
      <w:hyperlink w:anchor="_Toc264354713" w:history="1">
        <w:r w:rsidRPr="00605712">
          <w:rPr>
            <w:rStyle w:val="Hyperlink"/>
            <w:noProof/>
          </w:rPr>
          <w:t>b.</w:t>
        </w:r>
        <w:r>
          <w:rPr>
            <w:noProof/>
          </w:rPr>
          <w:tab/>
        </w:r>
        <w:r w:rsidRPr="00605712">
          <w:rPr>
            <w:rStyle w:val="Hyperlink"/>
            <w:noProof/>
          </w:rPr>
          <w:t>Thao tác trên khối văn bản</w:t>
        </w:r>
        <w:r>
          <w:rPr>
            <w:noProof/>
            <w:webHidden/>
          </w:rPr>
          <w:tab/>
        </w:r>
        <w:r>
          <w:rPr>
            <w:noProof/>
            <w:webHidden/>
          </w:rPr>
          <w:fldChar w:fldCharType="begin"/>
        </w:r>
        <w:r>
          <w:rPr>
            <w:noProof/>
            <w:webHidden/>
          </w:rPr>
          <w:instrText xml:space="preserve"> PAGEREF _Toc264354713 \h </w:instrText>
        </w:r>
        <w:r>
          <w:rPr>
            <w:noProof/>
          </w:rPr>
        </w:r>
        <w:r>
          <w:rPr>
            <w:noProof/>
            <w:webHidden/>
          </w:rPr>
          <w:fldChar w:fldCharType="separate"/>
        </w:r>
        <w:r>
          <w:rPr>
            <w:noProof/>
            <w:webHidden/>
          </w:rPr>
          <w:t>2</w:t>
        </w:r>
        <w:r>
          <w:rPr>
            <w:noProof/>
            <w:webHidden/>
          </w:rPr>
          <w:fldChar w:fldCharType="end"/>
        </w:r>
      </w:hyperlink>
    </w:p>
    <w:p w:rsidR="00CB4408" w:rsidRDefault="00CB4408">
      <w:pPr>
        <w:pStyle w:val="TOC3"/>
        <w:tabs>
          <w:tab w:val="left" w:pos="960"/>
          <w:tab w:val="right" w:leader="dot" w:pos="8630"/>
        </w:tabs>
        <w:rPr>
          <w:noProof/>
        </w:rPr>
      </w:pPr>
      <w:hyperlink w:anchor="_Toc264354714" w:history="1">
        <w:r w:rsidRPr="00605712">
          <w:rPr>
            <w:rStyle w:val="Hyperlink"/>
            <w:noProof/>
          </w:rPr>
          <w:t>c.</w:t>
        </w:r>
        <w:r>
          <w:rPr>
            <w:noProof/>
          </w:rPr>
          <w:tab/>
        </w:r>
        <w:r w:rsidRPr="00605712">
          <w:rPr>
            <w:rStyle w:val="Hyperlink"/>
            <w:noProof/>
          </w:rPr>
          <w:t>Sao chép:</w:t>
        </w:r>
        <w:r>
          <w:rPr>
            <w:noProof/>
            <w:webHidden/>
          </w:rPr>
          <w:tab/>
        </w:r>
        <w:r>
          <w:rPr>
            <w:noProof/>
            <w:webHidden/>
          </w:rPr>
          <w:fldChar w:fldCharType="begin"/>
        </w:r>
        <w:r>
          <w:rPr>
            <w:noProof/>
            <w:webHidden/>
          </w:rPr>
          <w:instrText xml:space="preserve"> PAGEREF _Toc264354714 \h </w:instrText>
        </w:r>
        <w:r>
          <w:rPr>
            <w:noProof/>
          </w:rPr>
        </w:r>
        <w:r>
          <w:rPr>
            <w:noProof/>
            <w:webHidden/>
          </w:rPr>
          <w:fldChar w:fldCharType="separate"/>
        </w:r>
        <w:r>
          <w:rPr>
            <w:noProof/>
            <w:webHidden/>
          </w:rPr>
          <w:t>2</w:t>
        </w:r>
        <w:r>
          <w:rPr>
            <w:noProof/>
            <w:webHidden/>
          </w:rPr>
          <w:fldChar w:fldCharType="end"/>
        </w:r>
      </w:hyperlink>
    </w:p>
    <w:p w:rsidR="00CB4408" w:rsidRDefault="00CB4408">
      <w:pPr>
        <w:pStyle w:val="TOC3"/>
        <w:tabs>
          <w:tab w:val="left" w:pos="960"/>
          <w:tab w:val="right" w:leader="dot" w:pos="8630"/>
        </w:tabs>
        <w:rPr>
          <w:noProof/>
        </w:rPr>
      </w:pPr>
      <w:hyperlink w:anchor="_Toc264354715" w:history="1">
        <w:r w:rsidRPr="00605712">
          <w:rPr>
            <w:rStyle w:val="Hyperlink"/>
            <w:noProof/>
          </w:rPr>
          <w:t>d.</w:t>
        </w:r>
        <w:r>
          <w:rPr>
            <w:noProof/>
          </w:rPr>
          <w:tab/>
        </w:r>
        <w:r w:rsidRPr="00605712">
          <w:rPr>
            <w:rStyle w:val="Hyperlink"/>
            <w:noProof/>
          </w:rPr>
          <w:t>Di chuyển khối văn bản</w:t>
        </w:r>
        <w:r>
          <w:rPr>
            <w:noProof/>
            <w:webHidden/>
          </w:rPr>
          <w:tab/>
        </w:r>
        <w:r>
          <w:rPr>
            <w:noProof/>
            <w:webHidden/>
          </w:rPr>
          <w:fldChar w:fldCharType="begin"/>
        </w:r>
        <w:r>
          <w:rPr>
            <w:noProof/>
            <w:webHidden/>
          </w:rPr>
          <w:instrText xml:space="preserve"> PAGEREF _Toc264354715 \h </w:instrText>
        </w:r>
        <w:r>
          <w:rPr>
            <w:noProof/>
          </w:rPr>
        </w:r>
        <w:r>
          <w:rPr>
            <w:noProof/>
            <w:webHidden/>
          </w:rPr>
          <w:fldChar w:fldCharType="separate"/>
        </w:r>
        <w:r>
          <w:rPr>
            <w:noProof/>
            <w:webHidden/>
          </w:rPr>
          <w:t>3</w:t>
        </w:r>
        <w:r>
          <w:rPr>
            <w:noProof/>
            <w:webHidden/>
          </w:rPr>
          <w:fldChar w:fldCharType="end"/>
        </w:r>
      </w:hyperlink>
    </w:p>
    <w:p w:rsidR="00CB4408" w:rsidRDefault="00CB4408">
      <w:pPr>
        <w:pStyle w:val="TOC3"/>
        <w:tabs>
          <w:tab w:val="left" w:pos="960"/>
          <w:tab w:val="right" w:leader="dot" w:pos="8630"/>
        </w:tabs>
        <w:rPr>
          <w:noProof/>
        </w:rPr>
      </w:pPr>
      <w:hyperlink w:anchor="_Toc264354716" w:history="1">
        <w:r w:rsidRPr="00605712">
          <w:rPr>
            <w:rStyle w:val="Hyperlink"/>
            <w:noProof/>
          </w:rPr>
          <w:t>e.</w:t>
        </w:r>
        <w:r>
          <w:rPr>
            <w:noProof/>
          </w:rPr>
          <w:tab/>
        </w:r>
        <w:r w:rsidRPr="00605712">
          <w:rPr>
            <w:rStyle w:val="Hyperlink"/>
            <w:noProof/>
          </w:rPr>
          <w:t>Thiết lập Tab:</w:t>
        </w:r>
        <w:r>
          <w:rPr>
            <w:noProof/>
            <w:webHidden/>
          </w:rPr>
          <w:tab/>
        </w:r>
        <w:r>
          <w:rPr>
            <w:noProof/>
            <w:webHidden/>
          </w:rPr>
          <w:fldChar w:fldCharType="begin"/>
        </w:r>
        <w:r>
          <w:rPr>
            <w:noProof/>
            <w:webHidden/>
          </w:rPr>
          <w:instrText xml:space="preserve"> PAGEREF _Toc264354716 \h </w:instrText>
        </w:r>
        <w:r>
          <w:rPr>
            <w:noProof/>
          </w:rPr>
        </w:r>
        <w:r>
          <w:rPr>
            <w:noProof/>
            <w:webHidden/>
          </w:rPr>
          <w:fldChar w:fldCharType="separate"/>
        </w:r>
        <w:r>
          <w:rPr>
            <w:noProof/>
            <w:webHidden/>
          </w:rPr>
          <w:t>3</w:t>
        </w:r>
        <w:r>
          <w:rPr>
            <w:noProof/>
            <w:webHidden/>
          </w:rPr>
          <w:fldChar w:fldCharType="end"/>
        </w:r>
      </w:hyperlink>
    </w:p>
    <w:p w:rsidR="00CB4408" w:rsidRDefault="00CB4408">
      <w:pPr>
        <w:pStyle w:val="TOC3"/>
        <w:tabs>
          <w:tab w:val="left" w:pos="960"/>
          <w:tab w:val="right" w:leader="dot" w:pos="8630"/>
        </w:tabs>
        <w:rPr>
          <w:noProof/>
        </w:rPr>
      </w:pPr>
      <w:hyperlink w:anchor="_Toc264354717" w:history="1">
        <w:r w:rsidRPr="00605712">
          <w:rPr>
            <w:rStyle w:val="Hyperlink"/>
            <w:noProof/>
          </w:rPr>
          <w:t>f.</w:t>
        </w:r>
        <w:r>
          <w:rPr>
            <w:noProof/>
          </w:rPr>
          <w:tab/>
        </w:r>
        <w:r w:rsidRPr="00605712">
          <w:rPr>
            <w:rStyle w:val="Hyperlink"/>
            <w:noProof/>
          </w:rPr>
          <w:t>Các kỹ năng định dạng văn bản</w:t>
        </w:r>
        <w:r>
          <w:rPr>
            <w:noProof/>
            <w:webHidden/>
          </w:rPr>
          <w:tab/>
        </w:r>
        <w:r>
          <w:rPr>
            <w:noProof/>
            <w:webHidden/>
          </w:rPr>
          <w:fldChar w:fldCharType="begin"/>
        </w:r>
        <w:r>
          <w:rPr>
            <w:noProof/>
            <w:webHidden/>
          </w:rPr>
          <w:instrText xml:space="preserve"> PAGEREF _Toc264354717 \h </w:instrText>
        </w:r>
        <w:r>
          <w:rPr>
            <w:noProof/>
          </w:rPr>
        </w:r>
        <w:r>
          <w:rPr>
            <w:noProof/>
            <w:webHidden/>
          </w:rPr>
          <w:fldChar w:fldCharType="separate"/>
        </w:r>
        <w:r>
          <w:rPr>
            <w:noProof/>
            <w:webHidden/>
          </w:rPr>
          <w:t>4</w:t>
        </w:r>
        <w:r>
          <w:rPr>
            <w:noProof/>
            <w:webHidden/>
          </w:rPr>
          <w:fldChar w:fldCharType="end"/>
        </w:r>
      </w:hyperlink>
    </w:p>
    <w:p w:rsidR="00CB4408" w:rsidRDefault="00CB4408">
      <w:pPr>
        <w:pStyle w:val="TOC3"/>
        <w:tabs>
          <w:tab w:val="left" w:pos="960"/>
          <w:tab w:val="right" w:leader="dot" w:pos="8630"/>
        </w:tabs>
        <w:rPr>
          <w:noProof/>
        </w:rPr>
      </w:pPr>
      <w:hyperlink w:anchor="_Toc264354718" w:history="1">
        <w:r w:rsidRPr="00605712">
          <w:rPr>
            <w:rStyle w:val="Hyperlink"/>
            <w:noProof/>
          </w:rPr>
          <w:t>g.</w:t>
        </w:r>
        <w:r>
          <w:rPr>
            <w:noProof/>
          </w:rPr>
          <w:tab/>
        </w:r>
        <w:r w:rsidRPr="00605712">
          <w:rPr>
            <w:rStyle w:val="Hyperlink"/>
            <w:noProof/>
          </w:rPr>
          <w:t>Định dạng đơn giản</w:t>
        </w:r>
        <w:r>
          <w:rPr>
            <w:noProof/>
            <w:webHidden/>
          </w:rPr>
          <w:tab/>
        </w:r>
        <w:r>
          <w:rPr>
            <w:noProof/>
            <w:webHidden/>
          </w:rPr>
          <w:fldChar w:fldCharType="begin"/>
        </w:r>
        <w:r>
          <w:rPr>
            <w:noProof/>
            <w:webHidden/>
          </w:rPr>
          <w:instrText xml:space="preserve"> PAGEREF _Toc264354718 \h </w:instrText>
        </w:r>
        <w:r>
          <w:rPr>
            <w:noProof/>
          </w:rPr>
        </w:r>
        <w:r>
          <w:rPr>
            <w:noProof/>
            <w:webHidden/>
          </w:rPr>
          <w:fldChar w:fldCharType="separate"/>
        </w:r>
        <w:r>
          <w:rPr>
            <w:noProof/>
            <w:webHidden/>
          </w:rPr>
          <w:t>4</w:t>
        </w:r>
        <w:r>
          <w:rPr>
            <w:noProof/>
            <w:webHidden/>
          </w:rPr>
          <w:fldChar w:fldCharType="end"/>
        </w:r>
      </w:hyperlink>
    </w:p>
    <w:p w:rsidR="00CB4408" w:rsidRDefault="00CB4408">
      <w:pPr>
        <w:pStyle w:val="TOC3"/>
        <w:tabs>
          <w:tab w:val="left" w:pos="960"/>
          <w:tab w:val="right" w:leader="dot" w:pos="8630"/>
        </w:tabs>
        <w:rPr>
          <w:noProof/>
        </w:rPr>
      </w:pPr>
      <w:hyperlink w:anchor="_Toc264354719" w:history="1">
        <w:r w:rsidRPr="00605712">
          <w:rPr>
            <w:rStyle w:val="Hyperlink"/>
            <w:noProof/>
          </w:rPr>
          <w:t>h.</w:t>
        </w:r>
        <w:r>
          <w:rPr>
            <w:noProof/>
          </w:rPr>
          <w:tab/>
        </w:r>
        <w:r w:rsidRPr="00605712">
          <w:rPr>
            <w:rStyle w:val="Hyperlink"/>
            <w:noProof/>
          </w:rPr>
          <w:t>Chọn phông chữ</w:t>
        </w:r>
        <w:r>
          <w:rPr>
            <w:noProof/>
            <w:webHidden/>
          </w:rPr>
          <w:tab/>
        </w:r>
        <w:r>
          <w:rPr>
            <w:noProof/>
            <w:webHidden/>
          </w:rPr>
          <w:fldChar w:fldCharType="begin"/>
        </w:r>
        <w:r>
          <w:rPr>
            <w:noProof/>
            <w:webHidden/>
          </w:rPr>
          <w:instrText xml:space="preserve"> PAGEREF _Toc264354719 \h </w:instrText>
        </w:r>
        <w:r>
          <w:rPr>
            <w:noProof/>
          </w:rPr>
        </w:r>
        <w:r>
          <w:rPr>
            <w:noProof/>
            <w:webHidden/>
          </w:rPr>
          <w:fldChar w:fldCharType="separate"/>
        </w:r>
        <w:r>
          <w:rPr>
            <w:noProof/>
            <w:webHidden/>
          </w:rPr>
          <w:t>4</w:t>
        </w:r>
        <w:r>
          <w:rPr>
            <w:noProof/>
            <w:webHidden/>
          </w:rPr>
          <w:fldChar w:fldCharType="end"/>
        </w:r>
      </w:hyperlink>
    </w:p>
    <w:p w:rsidR="00CB4408" w:rsidRDefault="00CB4408">
      <w:pPr>
        <w:pStyle w:val="TOC3"/>
        <w:tabs>
          <w:tab w:val="left" w:pos="960"/>
          <w:tab w:val="right" w:leader="dot" w:pos="8630"/>
        </w:tabs>
        <w:rPr>
          <w:noProof/>
        </w:rPr>
      </w:pPr>
      <w:hyperlink w:anchor="_Toc264354720" w:history="1">
        <w:r w:rsidRPr="00605712">
          <w:rPr>
            <w:rStyle w:val="Hyperlink"/>
            <w:noProof/>
          </w:rPr>
          <w:t>i.</w:t>
        </w:r>
        <w:r>
          <w:rPr>
            <w:noProof/>
          </w:rPr>
          <w:tab/>
        </w:r>
        <w:r w:rsidRPr="00605712">
          <w:rPr>
            <w:rStyle w:val="Hyperlink"/>
            <w:noProof/>
          </w:rPr>
          <w:t>Chọn cỡ chữ</w:t>
        </w:r>
        <w:r>
          <w:rPr>
            <w:noProof/>
            <w:webHidden/>
          </w:rPr>
          <w:tab/>
        </w:r>
        <w:r>
          <w:rPr>
            <w:noProof/>
            <w:webHidden/>
          </w:rPr>
          <w:fldChar w:fldCharType="begin"/>
        </w:r>
        <w:r>
          <w:rPr>
            <w:noProof/>
            <w:webHidden/>
          </w:rPr>
          <w:instrText xml:space="preserve"> PAGEREF _Toc264354720 \h </w:instrText>
        </w:r>
        <w:r>
          <w:rPr>
            <w:noProof/>
          </w:rPr>
        </w:r>
        <w:r>
          <w:rPr>
            <w:noProof/>
            <w:webHidden/>
          </w:rPr>
          <w:fldChar w:fldCharType="separate"/>
        </w:r>
        <w:r>
          <w:rPr>
            <w:noProof/>
            <w:webHidden/>
          </w:rPr>
          <w:t>4</w:t>
        </w:r>
        <w:r>
          <w:rPr>
            <w:noProof/>
            <w:webHidden/>
          </w:rPr>
          <w:fldChar w:fldCharType="end"/>
        </w:r>
      </w:hyperlink>
    </w:p>
    <w:p w:rsidR="00CB4408" w:rsidRDefault="00CB4408">
      <w:pPr>
        <w:pStyle w:val="TOC3"/>
        <w:tabs>
          <w:tab w:val="left" w:pos="960"/>
          <w:tab w:val="right" w:leader="dot" w:pos="8630"/>
        </w:tabs>
        <w:rPr>
          <w:noProof/>
        </w:rPr>
      </w:pPr>
      <w:hyperlink w:anchor="_Toc264354721" w:history="1">
        <w:r w:rsidRPr="00605712">
          <w:rPr>
            <w:rStyle w:val="Hyperlink"/>
            <w:noProof/>
          </w:rPr>
          <w:t>j.</w:t>
        </w:r>
        <w:r>
          <w:rPr>
            <w:noProof/>
          </w:rPr>
          <w:tab/>
        </w:r>
        <w:r w:rsidRPr="00605712">
          <w:rPr>
            <w:rStyle w:val="Hyperlink"/>
            <w:noProof/>
          </w:rPr>
          <w:t>Chọn kiểu chữ</w:t>
        </w:r>
        <w:r>
          <w:rPr>
            <w:noProof/>
            <w:webHidden/>
          </w:rPr>
          <w:tab/>
        </w:r>
        <w:r>
          <w:rPr>
            <w:noProof/>
            <w:webHidden/>
          </w:rPr>
          <w:fldChar w:fldCharType="begin"/>
        </w:r>
        <w:r>
          <w:rPr>
            <w:noProof/>
            <w:webHidden/>
          </w:rPr>
          <w:instrText xml:space="preserve"> PAGEREF _Toc264354721 \h </w:instrText>
        </w:r>
        <w:r>
          <w:rPr>
            <w:noProof/>
          </w:rPr>
        </w:r>
        <w:r>
          <w:rPr>
            <w:noProof/>
            <w:webHidden/>
          </w:rPr>
          <w:fldChar w:fldCharType="separate"/>
        </w:r>
        <w:r>
          <w:rPr>
            <w:noProof/>
            <w:webHidden/>
          </w:rPr>
          <w:t>4</w:t>
        </w:r>
        <w:r>
          <w:rPr>
            <w:noProof/>
            <w:webHidden/>
          </w:rPr>
          <w:fldChar w:fldCharType="end"/>
        </w:r>
      </w:hyperlink>
    </w:p>
    <w:p w:rsidR="00CB4408" w:rsidRDefault="00CB4408">
      <w:pPr>
        <w:pStyle w:val="TOC3"/>
        <w:tabs>
          <w:tab w:val="left" w:pos="960"/>
          <w:tab w:val="right" w:leader="dot" w:pos="8630"/>
        </w:tabs>
        <w:rPr>
          <w:noProof/>
        </w:rPr>
      </w:pPr>
      <w:hyperlink w:anchor="_Toc264354722" w:history="1">
        <w:r w:rsidRPr="00605712">
          <w:rPr>
            <w:rStyle w:val="Hyperlink"/>
            <w:noProof/>
          </w:rPr>
          <w:t>k.</w:t>
        </w:r>
        <w:r>
          <w:rPr>
            <w:noProof/>
          </w:rPr>
          <w:tab/>
        </w:r>
        <w:r w:rsidRPr="00605712">
          <w:rPr>
            <w:rStyle w:val="Hyperlink"/>
            <w:noProof/>
          </w:rPr>
          <w:t>Chọn mẫu chữ</w:t>
        </w:r>
        <w:r>
          <w:rPr>
            <w:noProof/>
            <w:webHidden/>
          </w:rPr>
          <w:tab/>
        </w:r>
        <w:r>
          <w:rPr>
            <w:noProof/>
            <w:webHidden/>
          </w:rPr>
          <w:fldChar w:fldCharType="begin"/>
        </w:r>
        <w:r>
          <w:rPr>
            <w:noProof/>
            <w:webHidden/>
          </w:rPr>
          <w:instrText xml:space="preserve"> PAGEREF _Toc264354722 \h </w:instrText>
        </w:r>
        <w:r>
          <w:rPr>
            <w:noProof/>
          </w:rPr>
        </w:r>
        <w:r>
          <w:rPr>
            <w:noProof/>
            <w:webHidden/>
          </w:rPr>
          <w:fldChar w:fldCharType="separate"/>
        </w:r>
        <w:r>
          <w:rPr>
            <w:noProof/>
            <w:webHidden/>
          </w:rPr>
          <w:t>4</w:t>
        </w:r>
        <w:r>
          <w:rPr>
            <w:noProof/>
            <w:webHidden/>
          </w:rPr>
          <w:fldChar w:fldCharType="end"/>
        </w:r>
      </w:hyperlink>
    </w:p>
    <w:p w:rsidR="00CB4408" w:rsidRDefault="00CB4408">
      <w:pPr>
        <w:pStyle w:val="TOC3"/>
        <w:tabs>
          <w:tab w:val="left" w:pos="960"/>
          <w:tab w:val="right" w:leader="dot" w:pos="8630"/>
        </w:tabs>
        <w:rPr>
          <w:noProof/>
        </w:rPr>
      </w:pPr>
      <w:hyperlink w:anchor="_Toc264354723" w:history="1">
        <w:r w:rsidRPr="00605712">
          <w:rPr>
            <w:rStyle w:val="Hyperlink"/>
            <w:noProof/>
          </w:rPr>
          <w:t>l.</w:t>
        </w:r>
        <w:r>
          <w:rPr>
            <w:noProof/>
          </w:rPr>
          <w:tab/>
        </w:r>
        <w:r w:rsidRPr="00605712">
          <w:rPr>
            <w:rStyle w:val="Hyperlink"/>
            <w:noProof/>
          </w:rPr>
          <w:t>Chọn mẫu nền văn bản</w:t>
        </w:r>
        <w:r>
          <w:rPr>
            <w:noProof/>
            <w:webHidden/>
          </w:rPr>
          <w:tab/>
        </w:r>
        <w:r>
          <w:rPr>
            <w:noProof/>
            <w:webHidden/>
          </w:rPr>
          <w:fldChar w:fldCharType="begin"/>
        </w:r>
        <w:r>
          <w:rPr>
            <w:noProof/>
            <w:webHidden/>
          </w:rPr>
          <w:instrText xml:space="preserve"> PAGEREF _Toc264354723 \h </w:instrText>
        </w:r>
        <w:r>
          <w:rPr>
            <w:noProof/>
          </w:rPr>
        </w:r>
        <w:r>
          <w:rPr>
            <w:noProof/>
            <w:webHidden/>
          </w:rPr>
          <w:fldChar w:fldCharType="separate"/>
        </w:r>
        <w:r>
          <w:rPr>
            <w:noProof/>
            <w:webHidden/>
          </w:rPr>
          <w:t>4</w:t>
        </w:r>
        <w:r>
          <w:rPr>
            <w:noProof/>
            <w:webHidden/>
          </w:rPr>
          <w:fldChar w:fldCharType="end"/>
        </w:r>
      </w:hyperlink>
    </w:p>
    <w:p w:rsidR="00CB4408" w:rsidRDefault="00CB4408">
      <w:pPr>
        <w:pStyle w:val="TOC3"/>
        <w:tabs>
          <w:tab w:val="left" w:pos="1200"/>
          <w:tab w:val="right" w:leader="dot" w:pos="8630"/>
        </w:tabs>
        <w:rPr>
          <w:noProof/>
        </w:rPr>
      </w:pPr>
      <w:hyperlink w:anchor="_Toc264354724" w:history="1">
        <w:r w:rsidRPr="00605712">
          <w:rPr>
            <w:rStyle w:val="Hyperlink"/>
            <w:noProof/>
          </w:rPr>
          <w:t>m.</w:t>
        </w:r>
        <w:r>
          <w:rPr>
            <w:noProof/>
          </w:rPr>
          <w:tab/>
        </w:r>
        <w:r w:rsidRPr="00605712">
          <w:rPr>
            <w:rStyle w:val="Hyperlink"/>
            <w:noProof/>
          </w:rPr>
          <w:t>Hộp thoại Font</w:t>
        </w:r>
        <w:r>
          <w:rPr>
            <w:noProof/>
            <w:webHidden/>
          </w:rPr>
          <w:tab/>
        </w:r>
        <w:r>
          <w:rPr>
            <w:noProof/>
            <w:webHidden/>
          </w:rPr>
          <w:fldChar w:fldCharType="begin"/>
        </w:r>
        <w:r>
          <w:rPr>
            <w:noProof/>
            <w:webHidden/>
          </w:rPr>
          <w:instrText xml:space="preserve"> PAGEREF _Toc264354724 \h </w:instrText>
        </w:r>
        <w:r>
          <w:rPr>
            <w:noProof/>
          </w:rPr>
        </w:r>
        <w:r>
          <w:rPr>
            <w:noProof/>
            <w:webHidden/>
          </w:rPr>
          <w:fldChar w:fldCharType="separate"/>
        </w:r>
        <w:r>
          <w:rPr>
            <w:noProof/>
            <w:webHidden/>
          </w:rPr>
          <w:t>4</w:t>
        </w:r>
        <w:r>
          <w:rPr>
            <w:noProof/>
            <w:webHidden/>
          </w:rPr>
          <w:fldChar w:fldCharType="end"/>
        </w:r>
      </w:hyperlink>
    </w:p>
    <w:p w:rsidR="00CB4408" w:rsidRDefault="00CB4408">
      <w:pPr>
        <w:pStyle w:val="TOC3"/>
        <w:tabs>
          <w:tab w:val="left" w:pos="960"/>
          <w:tab w:val="right" w:leader="dot" w:pos="8630"/>
        </w:tabs>
        <w:rPr>
          <w:noProof/>
        </w:rPr>
      </w:pPr>
      <w:hyperlink w:anchor="_Toc264354725" w:history="1">
        <w:r w:rsidRPr="00605712">
          <w:rPr>
            <w:rStyle w:val="Hyperlink"/>
            <w:noProof/>
          </w:rPr>
          <w:t>n.</w:t>
        </w:r>
        <w:r>
          <w:rPr>
            <w:noProof/>
          </w:rPr>
          <w:tab/>
        </w:r>
        <w:r w:rsidRPr="00605712">
          <w:rPr>
            <w:rStyle w:val="Hyperlink"/>
            <w:noProof/>
          </w:rPr>
          <w:t>Thẻ Font:</w:t>
        </w:r>
        <w:r>
          <w:rPr>
            <w:noProof/>
            <w:webHidden/>
          </w:rPr>
          <w:tab/>
        </w:r>
        <w:r>
          <w:rPr>
            <w:noProof/>
            <w:webHidden/>
          </w:rPr>
          <w:fldChar w:fldCharType="begin"/>
        </w:r>
        <w:r>
          <w:rPr>
            <w:noProof/>
            <w:webHidden/>
          </w:rPr>
          <w:instrText xml:space="preserve"> PAGEREF _Toc264354725 \h </w:instrText>
        </w:r>
        <w:r>
          <w:rPr>
            <w:noProof/>
          </w:rPr>
        </w:r>
        <w:r>
          <w:rPr>
            <w:noProof/>
            <w:webHidden/>
          </w:rPr>
          <w:fldChar w:fldCharType="separate"/>
        </w:r>
        <w:r>
          <w:rPr>
            <w:noProof/>
            <w:webHidden/>
          </w:rPr>
          <w:t>4</w:t>
        </w:r>
        <w:r>
          <w:rPr>
            <w:noProof/>
            <w:webHidden/>
          </w:rPr>
          <w:fldChar w:fldCharType="end"/>
        </w:r>
      </w:hyperlink>
    </w:p>
    <w:p w:rsidR="00CB4408" w:rsidRDefault="00CB4408">
      <w:pPr>
        <w:pStyle w:val="TOC3"/>
        <w:tabs>
          <w:tab w:val="left" w:pos="960"/>
          <w:tab w:val="right" w:leader="dot" w:pos="8630"/>
        </w:tabs>
        <w:rPr>
          <w:noProof/>
        </w:rPr>
      </w:pPr>
      <w:hyperlink w:anchor="_Toc264354726" w:history="1">
        <w:r w:rsidRPr="00605712">
          <w:rPr>
            <w:rStyle w:val="Hyperlink"/>
            <w:noProof/>
          </w:rPr>
          <w:t>o.</w:t>
        </w:r>
        <w:r>
          <w:rPr>
            <w:noProof/>
          </w:rPr>
          <w:tab/>
        </w:r>
        <w:r w:rsidRPr="00605712">
          <w:rPr>
            <w:rStyle w:val="Hyperlink"/>
            <w:noProof/>
          </w:rPr>
          <w:t>Thẻ Text Effect: Chọn kiểu hiệu ứng !</w:t>
        </w:r>
        <w:r>
          <w:rPr>
            <w:noProof/>
            <w:webHidden/>
          </w:rPr>
          <w:tab/>
        </w:r>
        <w:r>
          <w:rPr>
            <w:noProof/>
            <w:webHidden/>
          </w:rPr>
          <w:fldChar w:fldCharType="begin"/>
        </w:r>
        <w:r>
          <w:rPr>
            <w:noProof/>
            <w:webHidden/>
          </w:rPr>
          <w:instrText xml:space="preserve"> PAGEREF _Toc264354726 \h </w:instrText>
        </w:r>
        <w:r>
          <w:rPr>
            <w:noProof/>
          </w:rPr>
        </w:r>
        <w:r>
          <w:rPr>
            <w:noProof/>
            <w:webHidden/>
          </w:rPr>
          <w:fldChar w:fldCharType="separate"/>
        </w:r>
        <w:r>
          <w:rPr>
            <w:noProof/>
            <w:webHidden/>
          </w:rPr>
          <w:t>5</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27" w:history="1">
        <w:r w:rsidRPr="00605712">
          <w:rPr>
            <w:rStyle w:val="Hyperlink"/>
            <w:noProof/>
          </w:rPr>
          <w:t>2.</w:t>
        </w:r>
        <w:r>
          <w:rPr>
            <w:rFonts w:ascii="Times New Roman" w:hAnsi="Times New Roman"/>
            <w:b w:val="0"/>
            <w:noProof/>
            <w:color w:val="auto"/>
            <w:sz w:val="24"/>
            <w:szCs w:val="24"/>
          </w:rPr>
          <w:tab/>
        </w:r>
        <w:r w:rsidRPr="00605712">
          <w:rPr>
            <w:rStyle w:val="Hyperlink"/>
            <w:noProof/>
          </w:rPr>
          <w:t>Định dạng đoạn văn bản</w:t>
        </w:r>
        <w:r>
          <w:rPr>
            <w:noProof/>
            <w:webHidden/>
          </w:rPr>
          <w:tab/>
        </w:r>
        <w:r>
          <w:rPr>
            <w:noProof/>
            <w:webHidden/>
          </w:rPr>
          <w:fldChar w:fldCharType="begin"/>
        </w:r>
        <w:r>
          <w:rPr>
            <w:noProof/>
            <w:webHidden/>
          </w:rPr>
          <w:instrText xml:space="preserve"> PAGEREF _Toc264354727 \h </w:instrText>
        </w:r>
        <w:r>
          <w:rPr>
            <w:noProof/>
          </w:rPr>
        </w:r>
        <w:r>
          <w:rPr>
            <w:noProof/>
            <w:webHidden/>
          </w:rPr>
          <w:fldChar w:fldCharType="separate"/>
        </w:r>
        <w:r>
          <w:rPr>
            <w:noProof/>
            <w:webHidden/>
          </w:rPr>
          <w:t>5</w:t>
        </w:r>
        <w:r>
          <w:rPr>
            <w:noProof/>
            <w:webHidden/>
          </w:rPr>
          <w:fldChar w:fldCharType="end"/>
        </w:r>
      </w:hyperlink>
    </w:p>
    <w:p w:rsidR="00CB4408" w:rsidRDefault="00CB4408">
      <w:pPr>
        <w:pStyle w:val="TOC3"/>
        <w:tabs>
          <w:tab w:val="left" w:pos="960"/>
          <w:tab w:val="right" w:leader="dot" w:pos="8630"/>
        </w:tabs>
        <w:rPr>
          <w:noProof/>
        </w:rPr>
      </w:pPr>
      <w:hyperlink w:anchor="_Toc264354728" w:history="1">
        <w:r w:rsidRPr="00605712">
          <w:rPr>
            <w:rStyle w:val="Hyperlink"/>
            <w:noProof/>
          </w:rPr>
          <w:t>a.</w:t>
        </w:r>
        <w:r>
          <w:rPr>
            <w:noProof/>
          </w:rPr>
          <w:tab/>
        </w:r>
        <w:r w:rsidRPr="00605712">
          <w:rPr>
            <w:rStyle w:val="Hyperlink"/>
            <w:noProof/>
          </w:rPr>
          <w:t>Mục Aligment:</w:t>
        </w:r>
        <w:r>
          <w:rPr>
            <w:noProof/>
            <w:webHidden/>
          </w:rPr>
          <w:tab/>
        </w:r>
        <w:r>
          <w:rPr>
            <w:noProof/>
            <w:webHidden/>
          </w:rPr>
          <w:fldChar w:fldCharType="begin"/>
        </w:r>
        <w:r>
          <w:rPr>
            <w:noProof/>
            <w:webHidden/>
          </w:rPr>
          <w:instrText xml:space="preserve"> PAGEREF _Toc264354728 \h </w:instrText>
        </w:r>
        <w:r>
          <w:rPr>
            <w:noProof/>
          </w:rPr>
        </w:r>
        <w:r>
          <w:rPr>
            <w:noProof/>
            <w:webHidden/>
          </w:rPr>
          <w:fldChar w:fldCharType="separate"/>
        </w:r>
        <w:r>
          <w:rPr>
            <w:noProof/>
            <w:webHidden/>
          </w:rPr>
          <w:t>5</w:t>
        </w:r>
        <w:r>
          <w:rPr>
            <w:noProof/>
            <w:webHidden/>
          </w:rPr>
          <w:fldChar w:fldCharType="end"/>
        </w:r>
      </w:hyperlink>
    </w:p>
    <w:p w:rsidR="00CB4408" w:rsidRDefault="00CB4408">
      <w:pPr>
        <w:pStyle w:val="TOC3"/>
        <w:tabs>
          <w:tab w:val="left" w:pos="960"/>
          <w:tab w:val="right" w:leader="dot" w:pos="8630"/>
        </w:tabs>
        <w:rPr>
          <w:noProof/>
        </w:rPr>
      </w:pPr>
      <w:hyperlink w:anchor="_Toc264354729" w:history="1">
        <w:r w:rsidRPr="00605712">
          <w:rPr>
            <w:rStyle w:val="Hyperlink"/>
            <w:noProof/>
          </w:rPr>
          <w:t>b.</w:t>
        </w:r>
        <w:r>
          <w:rPr>
            <w:noProof/>
          </w:rPr>
          <w:tab/>
        </w:r>
        <w:r w:rsidRPr="00605712">
          <w:rPr>
            <w:rStyle w:val="Hyperlink"/>
            <w:noProof/>
          </w:rPr>
          <w:t>Mục Indentation:</w:t>
        </w:r>
        <w:r>
          <w:rPr>
            <w:noProof/>
            <w:webHidden/>
          </w:rPr>
          <w:tab/>
        </w:r>
        <w:r>
          <w:rPr>
            <w:noProof/>
            <w:webHidden/>
          </w:rPr>
          <w:fldChar w:fldCharType="begin"/>
        </w:r>
        <w:r>
          <w:rPr>
            <w:noProof/>
            <w:webHidden/>
          </w:rPr>
          <w:instrText xml:space="preserve"> PAGEREF _Toc264354729 \h </w:instrText>
        </w:r>
        <w:r>
          <w:rPr>
            <w:noProof/>
          </w:rPr>
        </w:r>
        <w:r>
          <w:rPr>
            <w:noProof/>
            <w:webHidden/>
          </w:rPr>
          <w:fldChar w:fldCharType="separate"/>
        </w:r>
        <w:r>
          <w:rPr>
            <w:noProof/>
            <w:webHidden/>
          </w:rPr>
          <w:t>5</w:t>
        </w:r>
        <w:r>
          <w:rPr>
            <w:noProof/>
            <w:webHidden/>
          </w:rPr>
          <w:fldChar w:fldCharType="end"/>
        </w:r>
      </w:hyperlink>
    </w:p>
    <w:p w:rsidR="00CB4408" w:rsidRDefault="00CB4408">
      <w:pPr>
        <w:pStyle w:val="TOC3"/>
        <w:tabs>
          <w:tab w:val="left" w:pos="960"/>
          <w:tab w:val="right" w:leader="dot" w:pos="8630"/>
        </w:tabs>
        <w:rPr>
          <w:noProof/>
        </w:rPr>
      </w:pPr>
      <w:hyperlink w:anchor="_Toc264354730" w:history="1">
        <w:r w:rsidRPr="00605712">
          <w:rPr>
            <w:rStyle w:val="Hyperlink"/>
            <w:noProof/>
          </w:rPr>
          <w:t>c.</w:t>
        </w:r>
        <w:r>
          <w:rPr>
            <w:noProof/>
          </w:rPr>
          <w:tab/>
        </w:r>
        <w:r w:rsidRPr="00605712">
          <w:rPr>
            <w:rStyle w:val="Hyperlink"/>
            <w:noProof/>
          </w:rPr>
          <w:t>Trong mục Special nếu chọn:</w:t>
        </w:r>
        <w:r>
          <w:rPr>
            <w:noProof/>
            <w:webHidden/>
          </w:rPr>
          <w:tab/>
        </w:r>
        <w:r>
          <w:rPr>
            <w:noProof/>
            <w:webHidden/>
          </w:rPr>
          <w:fldChar w:fldCharType="begin"/>
        </w:r>
        <w:r>
          <w:rPr>
            <w:noProof/>
            <w:webHidden/>
          </w:rPr>
          <w:instrText xml:space="preserve"> PAGEREF _Toc264354730 \h </w:instrText>
        </w:r>
        <w:r>
          <w:rPr>
            <w:noProof/>
          </w:rPr>
        </w:r>
        <w:r>
          <w:rPr>
            <w:noProof/>
            <w:webHidden/>
          </w:rPr>
          <w:fldChar w:fldCharType="separate"/>
        </w:r>
        <w:r>
          <w:rPr>
            <w:noProof/>
            <w:webHidden/>
          </w:rPr>
          <w:t>5</w:t>
        </w:r>
        <w:r>
          <w:rPr>
            <w:noProof/>
            <w:webHidden/>
          </w:rPr>
          <w:fldChar w:fldCharType="end"/>
        </w:r>
      </w:hyperlink>
    </w:p>
    <w:p w:rsidR="00CB4408" w:rsidRDefault="00CB4408">
      <w:pPr>
        <w:pStyle w:val="TOC3"/>
        <w:tabs>
          <w:tab w:val="left" w:pos="960"/>
          <w:tab w:val="right" w:leader="dot" w:pos="8630"/>
        </w:tabs>
        <w:rPr>
          <w:noProof/>
        </w:rPr>
      </w:pPr>
      <w:hyperlink w:anchor="_Toc264354731" w:history="1">
        <w:r w:rsidRPr="00605712">
          <w:rPr>
            <w:rStyle w:val="Hyperlink"/>
            <w:noProof/>
          </w:rPr>
          <w:t>d.</w:t>
        </w:r>
        <w:r>
          <w:rPr>
            <w:noProof/>
          </w:rPr>
          <w:tab/>
        </w:r>
        <w:r w:rsidRPr="00605712">
          <w:rPr>
            <w:rStyle w:val="Hyperlink"/>
            <w:noProof/>
          </w:rPr>
          <w:t>Mục Spacing:</w:t>
        </w:r>
        <w:r>
          <w:rPr>
            <w:noProof/>
            <w:webHidden/>
          </w:rPr>
          <w:tab/>
        </w:r>
        <w:r>
          <w:rPr>
            <w:noProof/>
            <w:webHidden/>
          </w:rPr>
          <w:fldChar w:fldCharType="begin"/>
        </w:r>
        <w:r>
          <w:rPr>
            <w:noProof/>
            <w:webHidden/>
          </w:rPr>
          <w:instrText xml:space="preserve"> PAGEREF _Toc264354731 \h </w:instrText>
        </w:r>
        <w:r>
          <w:rPr>
            <w:noProof/>
          </w:rPr>
        </w:r>
        <w:r>
          <w:rPr>
            <w:noProof/>
            <w:webHidden/>
          </w:rPr>
          <w:fldChar w:fldCharType="separate"/>
        </w:r>
        <w:r>
          <w:rPr>
            <w:noProof/>
            <w:webHidden/>
          </w:rPr>
          <w:t>5</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32" w:history="1">
        <w:r w:rsidRPr="00605712">
          <w:rPr>
            <w:rStyle w:val="Hyperlink"/>
            <w:noProof/>
          </w:rPr>
          <w:t>3.</w:t>
        </w:r>
        <w:r>
          <w:rPr>
            <w:rFonts w:ascii="Times New Roman" w:hAnsi="Times New Roman"/>
            <w:b w:val="0"/>
            <w:noProof/>
            <w:color w:val="auto"/>
            <w:sz w:val="24"/>
            <w:szCs w:val="24"/>
          </w:rPr>
          <w:tab/>
        </w:r>
        <w:r w:rsidRPr="00605712">
          <w:rPr>
            <w:rStyle w:val="Hyperlink"/>
            <w:noProof/>
          </w:rPr>
          <w:t>Thiết lập Bullets và numbering</w:t>
        </w:r>
        <w:r>
          <w:rPr>
            <w:noProof/>
            <w:webHidden/>
          </w:rPr>
          <w:tab/>
        </w:r>
        <w:r>
          <w:rPr>
            <w:noProof/>
            <w:webHidden/>
          </w:rPr>
          <w:fldChar w:fldCharType="begin"/>
        </w:r>
        <w:r>
          <w:rPr>
            <w:noProof/>
            <w:webHidden/>
          </w:rPr>
          <w:instrText xml:space="preserve"> PAGEREF _Toc264354732 \h </w:instrText>
        </w:r>
        <w:r>
          <w:rPr>
            <w:noProof/>
          </w:rPr>
        </w:r>
        <w:r>
          <w:rPr>
            <w:noProof/>
            <w:webHidden/>
          </w:rPr>
          <w:fldChar w:fldCharType="separate"/>
        </w:r>
        <w:r>
          <w:rPr>
            <w:noProof/>
            <w:webHidden/>
          </w:rPr>
          <w:t>5</w:t>
        </w:r>
        <w:r>
          <w:rPr>
            <w:noProof/>
            <w:webHidden/>
          </w:rPr>
          <w:fldChar w:fldCharType="end"/>
        </w:r>
      </w:hyperlink>
    </w:p>
    <w:p w:rsidR="00CB4408" w:rsidRDefault="00CB4408">
      <w:pPr>
        <w:pStyle w:val="TOC3"/>
        <w:tabs>
          <w:tab w:val="left" w:pos="960"/>
          <w:tab w:val="right" w:leader="dot" w:pos="8630"/>
        </w:tabs>
        <w:rPr>
          <w:noProof/>
        </w:rPr>
      </w:pPr>
      <w:hyperlink w:anchor="_Toc264354733" w:history="1">
        <w:r w:rsidRPr="00605712">
          <w:rPr>
            <w:rStyle w:val="Hyperlink"/>
            <w:noProof/>
          </w:rPr>
          <w:t>a.</w:t>
        </w:r>
        <w:r>
          <w:rPr>
            <w:noProof/>
          </w:rPr>
          <w:tab/>
        </w:r>
        <w:r w:rsidRPr="00605712">
          <w:rPr>
            <w:rStyle w:val="Hyperlink"/>
            <w:noProof/>
          </w:rPr>
          <w:t>Thiết lập Bullets</w:t>
        </w:r>
        <w:r>
          <w:rPr>
            <w:noProof/>
            <w:webHidden/>
          </w:rPr>
          <w:tab/>
        </w:r>
        <w:r>
          <w:rPr>
            <w:noProof/>
            <w:webHidden/>
          </w:rPr>
          <w:fldChar w:fldCharType="begin"/>
        </w:r>
        <w:r>
          <w:rPr>
            <w:noProof/>
            <w:webHidden/>
          </w:rPr>
          <w:instrText xml:space="preserve"> PAGEREF _Toc264354733 \h </w:instrText>
        </w:r>
        <w:r>
          <w:rPr>
            <w:noProof/>
          </w:rPr>
        </w:r>
        <w:r>
          <w:rPr>
            <w:noProof/>
            <w:webHidden/>
          </w:rPr>
          <w:fldChar w:fldCharType="separate"/>
        </w:r>
        <w:r>
          <w:rPr>
            <w:noProof/>
            <w:webHidden/>
          </w:rPr>
          <w:t>5</w:t>
        </w:r>
        <w:r>
          <w:rPr>
            <w:noProof/>
            <w:webHidden/>
          </w:rPr>
          <w:fldChar w:fldCharType="end"/>
        </w:r>
      </w:hyperlink>
    </w:p>
    <w:p w:rsidR="00CB4408" w:rsidRDefault="00CB4408">
      <w:pPr>
        <w:pStyle w:val="TOC3"/>
        <w:tabs>
          <w:tab w:val="left" w:pos="960"/>
          <w:tab w:val="right" w:leader="dot" w:pos="8630"/>
        </w:tabs>
        <w:rPr>
          <w:noProof/>
        </w:rPr>
      </w:pPr>
      <w:hyperlink w:anchor="_Toc264354734" w:history="1">
        <w:r w:rsidRPr="00605712">
          <w:rPr>
            <w:rStyle w:val="Hyperlink"/>
            <w:noProof/>
          </w:rPr>
          <w:t>b.</w:t>
        </w:r>
        <w:r>
          <w:rPr>
            <w:noProof/>
          </w:rPr>
          <w:tab/>
        </w:r>
        <w:r w:rsidRPr="00605712">
          <w:rPr>
            <w:rStyle w:val="Hyperlink"/>
            <w:noProof/>
          </w:rPr>
          <w:t>Thiết lập Numbering</w:t>
        </w:r>
        <w:r>
          <w:rPr>
            <w:noProof/>
            <w:webHidden/>
          </w:rPr>
          <w:tab/>
        </w:r>
        <w:r>
          <w:rPr>
            <w:noProof/>
            <w:webHidden/>
          </w:rPr>
          <w:fldChar w:fldCharType="begin"/>
        </w:r>
        <w:r>
          <w:rPr>
            <w:noProof/>
            <w:webHidden/>
          </w:rPr>
          <w:instrText xml:space="preserve"> PAGEREF _Toc264354734 \h </w:instrText>
        </w:r>
        <w:r>
          <w:rPr>
            <w:noProof/>
          </w:rPr>
        </w:r>
        <w:r>
          <w:rPr>
            <w:noProof/>
            <w:webHidden/>
          </w:rPr>
          <w:fldChar w:fldCharType="separate"/>
        </w:r>
        <w:r>
          <w:rPr>
            <w:noProof/>
            <w:webHidden/>
          </w:rPr>
          <w:t>5</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35" w:history="1">
        <w:r w:rsidRPr="00605712">
          <w:rPr>
            <w:rStyle w:val="Hyperlink"/>
            <w:noProof/>
          </w:rPr>
          <w:t>4.</w:t>
        </w:r>
        <w:r>
          <w:rPr>
            <w:rFonts w:ascii="Times New Roman" w:hAnsi="Times New Roman"/>
            <w:b w:val="0"/>
            <w:noProof/>
            <w:color w:val="auto"/>
            <w:sz w:val="24"/>
            <w:szCs w:val="24"/>
          </w:rPr>
          <w:tab/>
        </w:r>
        <w:r w:rsidRPr="00605712">
          <w:rPr>
            <w:rStyle w:val="Hyperlink"/>
            <w:noProof/>
          </w:rPr>
          <w:t>Soạn thảo công thức toán học</w:t>
        </w:r>
        <w:r>
          <w:rPr>
            <w:noProof/>
            <w:webHidden/>
          </w:rPr>
          <w:tab/>
        </w:r>
        <w:r>
          <w:rPr>
            <w:noProof/>
            <w:webHidden/>
          </w:rPr>
          <w:fldChar w:fldCharType="begin"/>
        </w:r>
        <w:r>
          <w:rPr>
            <w:noProof/>
            <w:webHidden/>
          </w:rPr>
          <w:instrText xml:space="preserve"> PAGEREF _Toc264354735 \h </w:instrText>
        </w:r>
        <w:r>
          <w:rPr>
            <w:noProof/>
          </w:rPr>
        </w:r>
        <w:r>
          <w:rPr>
            <w:noProof/>
            <w:webHidden/>
          </w:rPr>
          <w:fldChar w:fldCharType="separate"/>
        </w:r>
        <w:r>
          <w:rPr>
            <w:noProof/>
            <w:webHidden/>
          </w:rPr>
          <w:t>6</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36" w:history="1">
        <w:r w:rsidRPr="00605712">
          <w:rPr>
            <w:rStyle w:val="Hyperlink"/>
            <w:noProof/>
          </w:rPr>
          <w:t>5.</w:t>
        </w:r>
        <w:r>
          <w:rPr>
            <w:rFonts w:ascii="Times New Roman" w:hAnsi="Times New Roman"/>
            <w:b w:val="0"/>
            <w:noProof/>
            <w:color w:val="auto"/>
            <w:sz w:val="24"/>
            <w:szCs w:val="24"/>
          </w:rPr>
          <w:tab/>
        </w:r>
        <w:r w:rsidRPr="00605712">
          <w:rPr>
            <w:rStyle w:val="Hyperlink"/>
            <w:noProof/>
          </w:rPr>
          <w:t>Chia văn bản thành nhiều cột</w:t>
        </w:r>
        <w:r>
          <w:rPr>
            <w:noProof/>
            <w:webHidden/>
          </w:rPr>
          <w:tab/>
        </w:r>
        <w:r>
          <w:rPr>
            <w:noProof/>
            <w:webHidden/>
          </w:rPr>
          <w:fldChar w:fldCharType="begin"/>
        </w:r>
        <w:r>
          <w:rPr>
            <w:noProof/>
            <w:webHidden/>
          </w:rPr>
          <w:instrText xml:space="preserve"> PAGEREF _Toc264354736 \h </w:instrText>
        </w:r>
        <w:r>
          <w:rPr>
            <w:noProof/>
          </w:rPr>
        </w:r>
        <w:r>
          <w:rPr>
            <w:noProof/>
            <w:webHidden/>
          </w:rPr>
          <w:fldChar w:fldCharType="separate"/>
        </w:r>
        <w:r>
          <w:rPr>
            <w:noProof/>
            <w:webHidden/>
          </w:rPr>
          <w:t>6</w:t>
        </w:r>
        <w:r>
          <w:rPr>
            <w:noProof/>
            <w:webHidden/>
          </w:rPr>
          <w:fldChar w:fldCharType="end"/>
        </w:r>
      </w:hyperlink>
    </w:p>
    <w:p w:rsidR="00CB4408" w:rsidRDefault="00CB4408">
      <w:pPr>
        <w:pStyle w:val="TOC3"/>
        <w:tabs>
          <w:tab w:val="left" w:pos="960"/>
          <w:tab w:val="right" w:leader="dot" w:pos="8630"/>
        </w:tabs>
        <w:rPr>
          <w:noProof/>
        </w:rPr>
      </w:pPr>
      <w:hyperlink w:anchor="_Toc264354737" w:history="1">
        <w:r w:rsidRPr="00605712">
          <w:rPr>
            <w:rStyle w:val="Hyperlink"/>
            <w:noProof/>
          </w:rPr>
          <w:t>a.</w:t>
        </w:r>
        <w:r>
          <w:rPr>
            <w:noProof/>
          </w:rPr>
          <w:tab/>
        </w:r>
        <w:r w:rsidRPr="00605712">
          <w:rPr>
            <w:rStyle w:val="Hyperlink"/>
            <w:noProof/>
          </w:rPr>
          <w:t>Chia cột văn bản</w:t>
        </w:r>
        <w:r>
          <w:rPr>
            <w:noProof/>
            <w:webHidden/>
          </w:rPr>
          <w:tab/>
        </w:r>
        <w:r>
          <w:rPr>
            <w:noProof/>
            <w:webHidden/>
          </w:rPr>
          <w:fldChar w:fldCharType="begin"/>
        </w:r>
        <w:r>
          <w:rPr>
            <w:noProof/>
            <w:webHidden/>
          </w:rPr>
          <w:instrText xml:space="preserve"> PAGEREF _Toc264354737 \h </w:instrText>
        </w:r>
        <w:r>
          <w:rPr>
            <w:noProof/>
          </w:rPr>
        </w:r>
        <w:r>
          <w:rPr>
            <w:noProof/>
            <w:webHidden/>
          </w:rPr>
          <w:fldChar w:fldCharType="separate"/>
        </w:r>
        <w:r>
          <w:rPr>
            <w:noProof/>
            <w:webHidden/>
          </w:rPr>
          <w:t>6</w:t>
        </w:r>
        <w:r>
          <w:rPr>
            <w:noProof/>
            <w:webHidden/>
          </w:rPr>
          <w:fldChar w:fldCharType="end"/>
        </w:r>
      </w:hyperlink>
    </w:p>
    <w:p w:rsidR="00CB4408" w:rsidRDefault="00CB4408">
      <w:pPr>
        <w:pStyle w:val="TOC3"/>
        <w:tabs>
          <w:tab w:val="left" w:pos="960"/>
          <w:tab w:val="right" w:leader="dot" w:pos="8630"/>
        </w:tabs>
        <w:rPr>
          <w:noProof/>
        </w:rPr>
      </w:pPr>
      <w:hyperlink w:anchor="_Toc264354738" w:history="1">
        <w:r w:rsidRPr="00605712">
          <w:rPr>
            <w:rStyle w:val="Hyperlink"/>
            <w:noProof/>
          </w:rPr>
          <w:t>b.</w:t>
        </w:r>
        <w:r>
          <w:rPr>
            <w:noProof/>
          </w:rPr>
          <w:tab/>
        </w:r>
        <w:r w:rsidRPr="00605712">
          <w:rPr>
            <w:rStyle w:val="Hyperlink"/>
            <w:noProof/>
          </w:rPr>
          <w:t>Sửa lại định dạng</w:t>
        </w:r>
        <w:r>
          <w:rPr>
            <w:noProof/>
            <w:webHidden/>
          </w:rPr>
          <w:tab/>
        </w:r>
        <w:r>
          <w:rPr>
            <w:noProof/>
            <w:webHidden/>
          </w:rPr>
          <w:fldChar w:fldCharType="begin"/>
        </w:r>
        <w:r>
          <w:rPr>
            <w:noProof/>
            <w:webHidden/>
          </w:rPr>
          <w:instrText xml:space="preserve"> PAGEREF _Toc264354738 \h </w:instrText>
        </w:r>
        <w:r>
          <w:rPr>
            <w:noProof/>
          </w:rPr>
        </w:r>
        <w:r>
          <w:rPr>
            <w:noProof/>
            <w:webHidden/>
          </w:rPr>
          <w:fldChar w:fldCharType="separate"/>
        </w:r>
        <w:r>
          <w:rPr>
            <w:noProof/>
            <w:webHidden/>
          </w:rPr>
          <w:t>6</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39" w:history="1">
        <w:r w:rsidRPr="00605712">
          <w:rPr>
            <w:rStyle w:val="Hyperlink"/>
            <w:noProof/>
          </w:rPr>
          <w:t>6.</w:t>
        </w:r>
        <w:r>
          <w:rPr>
            <w:rFonts w:ascii="Times New Roman" w:hAnsi="Times New Roman"/>
            <w:b w:val="0"/>
            <w:noProof/>
            <w:color w:val="auto"/>
            <w:sz w:val="24"/>
            <w:szCs w:val="24"/>
          </w:rPr>
          <w:tab/>
        </w:r>
        <w:r w:rsidRPr="00605712">
          <w:rPr>
            <w:rStyle w:val="Hyperlink"/>
            <w:noProof/>
          </w:rPr>
          <w:t>Tạo chữ cái lớn đầu đoạn văn bản</w:t>
        </w:r>
        <w:r>
          <w:rPr>
            <w:noProof/>
            <w:webHidden/>
          </w:rPr>
          <w:tab/>
        </w:r>
        <w:r>
          <w:rPr>
            <w:noProof/>
            <w:webHidden/>
          </w:rPr>
          <w:fldChar w:fldCharType="begin"/>
        </w:r>
        <w:r>
          <w:rPr>
            <w:noProof/>
            <w:webHidden/>
          </w:rPr>
          <w:instrText xml:space="preserve"> PAGEREF _Toc264354739 \h </w:instrText>
        </w:r>
        <w:r>
          <w:rPr>
            <w:noProof/>
          </w:rPr>
        </w:r>
        <w:r>
          <w:rPr>
            <w:noProof/>
            <w:webHidden/>
          </w:rPr>
          <w:fldChar w:fldCharType="separate"/>
        </w:r>
        <w:r>
          <w:rPr>
            <w:noProof/>
            <w:webHidden/>
          </w:rPr>
          <w:t>7</w:t>
        </w:r>
        <w:r>
          <w:rPr>
            <w:noProof/>
            <w:webHidden/>
          </w:rPr>
          <w:fldChar w:fldCharType="end"/>
        </w:r>
      </w:hyperlink>
    </w:p>
    <w:p w:rsidR="00CB4408" w:rsidRDefault="00CB4408">
      <w:pPr>
        <w:pStyle w:val="TOC3"/>
        <w:tabs>
          <w:tab w:val="left" w:pos="960"/>
          <w:tab w:val="right" w:leader="dot" w:pos="8630"/>
        </w:tabs>
        <w:rPr>
          <w:noProof/>
        </w:rPr>
      </w:pPr>
      <w:hyperlink w:anchor="_Toc264354740" w:history="1">
        <w:r w:rsidRPr="00605712">
          <w:rPr>
            <w:rStyle w:val="Hyperlink"/>
            <w:noProof/>
          </w:rPr>
          <w:t>a.</w:t>
        </w:r>
        <w:r>
          <w:rPr>
            <w:noProof/>
          </w:rPr>
          <w:tab/>
        </w:r>
        <w:r w:rsidRPr="00605712">
          <w:rPr>
            <w:rStyle w:val="Hyperlink"/>
            <w:noProof/>
          </w:rPr>
          <w:t>Cách tạo</w:t>
        </w:r>
        <w:r>
          <w:rPr>
            <w:noProof/>
            <w:webHidden/>
          </w:rPr>
          <w:tab/>
        </w:r>
        <w:r>
          <w:rPr>
            <w:noProof/>
            <w:webHidden/>
          </w:rPr>
          <w:fldChar w:fldCharType="begin"/>
        </w:r>
        <w:r>
          <w:rPr>
            <w:noProof/>
            <w:webHidden/>
          </w:rPr>
          <w:instrText xml:space="preserve"> PAGEREF _Toc264354740 \h </w:instrText>
        </w:r>
        <w:r>
          <w:rPr>
            <w:noProof/>
          </w:rPr>
        </w:r>
        <w:r>
          <w:rPr>
            <w:noProof/>
            <w:webHidden/>
          </w:rPr>
          <w:fldChar w:fldCharType="separate"/>
        </w:r>
        <w:r>
          <w:rPr>
            <w:noProof/>
            <w:webHidden/>
          </w:rPr>
          <w:t>7</w:t>
        </w:r>
        <w:r>
          <w:rPr>
            <w:noProof/>
            <w:webHidden/>
          </w:rPr>
          <w:fldChar w:fldCharType="end"/>
        </w:r>
      </w:hyperlink>
    </w:p>
    <w:p w:rsidR="00CB4408" w:rsidRDefault="00CB4408">
      <w:pPr>
        <w:pStyle w:val="TOC3"/>
        <w:tabs>
          <w:tab w:val="left" w:pos="960"/>
          <w:tab w:val="right" w:leader="dot" w:pos="8630"/>
        </w:tabs>
        <w:rPr>
          <w:noProof/>
        </w:rPr>
      </w:pPr>
      <w:hyperlink w:anchor="_Toc264354741" w:history="1">
        <w:r w:rsidRPr="00605712">
          <w:rPr>
            <w:rStyle w:val="Hyperlink"/>
            <w:noProof/>
          </w:rPr>
          <w:t>b.</w:t>
        </w:r>
        <w:r>
          <w:rPr>
            <w:noProof/>
          </w:rPr>
          <w:tab/>
        </w:r>
        <w:r w:rsidRPr="00605712">
          <w:rPr>
            <w:rStyle w:val="Hyperlink"/>
            <w:noProof/>
          </w:rPr>
          <w:t>Điều chỉnh chữ cái lớn ở đầu đoạn</w:t>
        </w:r>
        <w:r>
          <w:rPr>
            <w:noProof/>
            <w:webHidden/>
          </w:rPr>
          <w:tab/>
        </w:r>
        <w:r>
          <w:rPr>
            <w:noProof/>
            <w:webHidden/>
          </w:rPr>
          <w:fldChar w:fldCharType="begin"/>
        </w:r>
        <w:r>
          <w:rPr>
            <w:noProof/>
            <w:webHidden/>
          </w:rPr>
          <w:instrText xml:space="preserve"> PAGEREF _Toc264354741 \h </w:instrText>
        </w:r>
        <w:r>
          <w:rPr>
            <w:noProof/>
          </w:rPr>
        </w:r>
        <w:r>
          <w:rPr>
            <w:noProof/>
            <w:webHidden/>
          </w:rPr>
          <w:fldChar w:fldCharType="separate"/>
        </w:r>
        <w:r>
          <w:rPr>
            <w:noProof/>
            <w:webHidden/>
          </w:rPr>
          <w:t>7</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42" w:history="1">
        <w:r w:rsidRPr="00605712">
          <w:rPr>
            <w:rStyle w:val="Hyperlink"/>
            <w:noProof/>
          </w:rPr>
          <w:t>7.</w:t>
        </w:r>
        <w:r>
          <w:rPr>
            <w:rFonts w:ascii="Times New Roman" w:hAnsi="Times New Roman"/>
            <w:b w:val="0"/>
            <w:noProof/>
            <w:color w:val="auto"/>
            <w:sz w:val="24"/>
            <w:szCs w:val="24"/>
          </w:rPr>
          <w:tab/>
        </w:r>
        <w:r w:rsidRPr="00605712">
          <w:rPr>
            <w:rStyle w:val="Hyperlink"/>
            <w:noProof/>
          </w:rPr>
          <w:t>Tạo và quản lý các Style</w:t>
        </w:r>
        <w:r>
          <w:rPr>
            <w:noProof/>
            <w:webHidden/>
          </w:rPr>
          <w:tab/>
        </w:r>
        <w:r>
          <w:rPr>
            <w:noProof/>
            <w:webHidden/>
          </w:rPr>
          <w:fldChar w:fldCharType="begin"/>
        </w:r>
        <w:r>
          <w:rPr>
            <w:noProof/>
            <w:webHidden/>
          </w:rPr>
          <w:instrText xml:space="preserve"> PAGEREF _Toc264354742 \h </w:instrText>
        </w:r>
        <w:r>
          <w:rPr>
            <w:noProof/>
          </w:rPr>
        </w:r>
        <w:r>
          <w:rPr>
            <w:noProof/>
            <w:webHidden/>
          </w:rPr>
          <w:fldChar w:fldCharType="separate"/>
        </w:r>
        <w:r>
          <w:rPr>
            <w:noProof/>
            <w:webHidden/>
          </w:rPr>
          <w:t>7</w:t>
        </w:r>
        <w:r>
          <w:rPr>
            <w:noProof/>
            <w:webHidden/>
          </w:rPr>
          <w:fldChar w:fldCharType="end"/>
        </w:r>
      </w:hyperlink>
    </w:p>
    <w:p w:rsidR="00CB4408" w:rsidRDefault="00CB4408">
      <w:pPr>
        <w:pStyle w:val="TOC3"/>
        <w:tabs>
          <w:tab w:val="left" w:pos="960"/>
          <w:tab w:val="right" w:leader="dot" w:pos="8630"/>
        </w:tabs>
        <w:rPr>
          <w:noProof/>
        </w:rPr>
      </w:pPr>
      <w:hyperlink w:anchor="_Toc264354743" w:history="1">
        <w:r w:rsidRPr="00605712">
          <w:rPr>
            <w:rStyle w:val="Hyperlink"/>
            <w:noProof/>
          </w:rPr>
          <w:t>a.</w:t>
        </w:r>
        <w:r>
          <w:rPr>
            <w:noProof/>
          </w:rPr>
          <w:tab/>
        </w:r>
        <w:r w:rsidRPr="00605712">
          <w:rPr>
            <w:rStyle w:val="Hyperlink"/>
            <w:noProof/>
          </w:rPr>
          <w:t>Tạo một Style</w:t>
        </w:r>
        <w:r>
          <w:rPr>
            <w:noProof/>
            <w:webHidden/>
          </w:rPr>
          <w:tab/>
        </w:r>
        <w:r>
          <w:rPr>
            <w:noProof/>
            <w:webHidden/>
          </w:rPr>
          <w:fldChar w:fldCharType="begin"/>
        </w:r>
        <w:r>
          <w:rPr>
            <w:noProof/>
            <w:webHidden/>
          </w:rPr>
          <w:instrText xml:space="preserve"> PAGEREF _Toc264354743 \h </w:instrText>
        </w:r>
        <w:r>
          <w:rPr>
            <w:noProof/>
          </w:rPr>
        </w:r>
        <w:r>
          <w:rPr>
            <w:noProof/>
            <w:webHidden/>
          </w:rPr>
          <w:fldChar w:fldCharType="separate"/>
        </w:r>
        <w:r>
          <w:rPr>
            <w:noProof/>
            <w:webHidden/>
          </w:rPr>
          <w:t>7</w:t>
        </w:r>
        <w:r>
          <w:rPr>
            <w:noProof/>
            <w:webHidden/>
          </w:rPr>
          <w:fldChar w:fldCharType="end"/>
        </w:r>
      </w:hyperlink>
    </w:p>
    <w:p w:rsidR="00CB4408" w:rsidRDefault="00CB4408">
      <w:pPr>
        <w:pStyle w:val="TOC3"/>
        <w:tabs>
          <w:tab w:val="left" w:pos="960"/>
          <w:tab w:val="right" w:leader="dot" w:pos="8630"/>
        </w:tabs>
        <w:rPr>
          <w:noProof/>
        </w:rPr>
      </w:pPr>
      <w:hyperlink w:anchor="_Toc264354744" w:history="1">
        <w:r w:rsidRPr="00605712">
          <w:rPr>
            <w:rStyle w:val="Hyperlink"/>
            <w:noProof/>
          </w:rPr>
          <w:t>b.</w:t>
        </w:r>
        <w:r>
          <w:rPr>
            <w:noProof/>
          </w:rPr>
          <w:tab/>
        </w:r>
        <w:r w:rsidRPr="00605712">
          <w:rPr>
            <w:rStyle w:val="Hyperlink"/>
            <w:noProof/>
          </w:rPr>
          <w:t>Gán Style cho mẫu đã được định dạng</w:t>
        </w:r>
        <w:r>
          <w:rPr>
            <w:noProof/>
            <w:webHidden/>
          </w:rPr>
          <w:tab/>
        </w:r>
        <w:r>
          <w:rPr>
            <w:noProof/>
            <w:webHidden/>
          </w:rPr>
          <w:fldChar w:fldCharType="begin"/>
        </w:r>
        <w:r>
          <w:rPr>
            <w:noProof/>
            <w:webHidden/>
          </w:rPr>
          <w:instrText xml:space="preserve"> PAGEREF _Toc264354744 \h </w:instrText>
        </w:r>
        <w:r>
          <w:rPr>
            <w:noProof/>
          </w:rPr>
        </w:r>
        <w:r>
          <w:rPr>
            <w:noProof/>
            <w:webHidden/>
          </w:rPr>
          <w:fldChar w:fldCharType="separate"/>
        </w:r>
        <w:r>
          <w:rPr>
            <w:noProof/>
            <w:webHidden/>
          </w:rPr>
          <w:t>8</w:t>
        </w:r>
        <w:r>
          <w:rPr>
            <w:noProof/>
            <w:webHidden/>
          </w:rPr>
          <w:fldChar w:fldCharType="end"/>
        </w:r>
      </w:hyperlink>
    </w:p>
    <w:p w:rsidR="00CB4408" w:rsidRDefault="00CB4408">
      <w:pPr>
        <w:pStyle w:val="TOC3"/>
        <w:tabs>
          <w:tab w:val="left" w:pos="960"/>
          <w:tab w:val="right" w:leader="dot" w:pos="8630"/>
        </w:tabs>
        <w:rPr>
          <w:noProof/>
        </w:rPr>
      </w:pPr>
      <w:hyperlink w:anchor="_Toc264354745" w:history="1">
        <w:r w:rsidRPr="00605712">
          <w:rPr>
            <w:rStyle w:val="Hyperlink"/>
            <w:noProof/>
          </w:rPr>
          <w:t>c.</w:t>
        </w:r>
        <w:r>
          <w:rPr>
            <w:noProof/>
          </w:rPr>
          <w:tab/>
        </w:r>
        <w:r w:rsidRPr="00605712">
          <w:rPr>
            <w:rStyle w:val="Hyperlink"/>
            <w:noProof/>
          </w:rPr>
          <w:t>Điều chỉnh Style</w:t>
        </w:r>
        <w:r>
          <w:rPr>
            <w:noProof/>
            <w:webHidden/>
          </w:rPr>
          <w:tab/>
        </w:r>
        <w:r>
          <w:rPr>
            <w:noProof/>
            <w:webHidden/>
          </w:rPr>
          <w:fldChar w:fldCharType="begin"/>
        </w:r>
        <w:r>
          <w:rPr>
            <w:noProof/>
            <w:webHidden/>
          </w:rPr>
          <w:instrText xml:space="preserve"> PAGEREF _Toc264354745 \h </w:instrText>
        </w:r>
        <w:r>
          <w:rPr>
            <w:noProof/>
          </w:rPr>
        </w:r>
        <w:r>
          <w:rPr>
            <w:noProof/>
            <w:webHidden/>
          </w:rPr>
          <w:fldChar w:fldCharType="separate"/>
        </w:r>
        <w:r>
          <w:rPr>
            <w:noProof/>
            <w:webHidden/>
          </w:rPr>
          <w:t>8</w:t>
        </w:r>
        <w:r>
          <w:rPr>
            <w:noProof/>
            <w:webHidden/>
          </w:rPr>
          <w:fldChar w:fldCharType="end"/>
        </w:r>
      </w:hyperlink>
    </w:p>
    <w:p w:rsidR="00CB4408" w:rsidRDefault="00CB4408">
      <w:pPr>
        <w:pStyle w:val="TOC3"/>
        <w:tabs>
          <w:tab w:val="left" w:pos="960"/>
          <w:tab w:val="right" w:leader="dot" w:pos="8630"/>
        </w:tabs>
        <w:rPr>
          <w:noProof/>
        </w:rPr>
      </w:pPr>
      <w:hyperlink w:anchor="_Toc264354746" w:history="1">
        <w:r w:rsidRPr="00605712">
          <w:rPr>
            <w:rStyle w:val="Hyperlink"/>
            <w:noProof/>
          </w:rPr>
          <w:t>d.</w:t>
        </w:r>
        <w:r>
          <w:rPr>
            <w:noProof/>
          </w:rPr>
          <w:tab/>
        </w:r>
        <w:r w:rsidRPr="00605712">
          <w:rPr>
            <w:rStyle w:val="Hyperlink"/>
            <w:noProof/>
          </w:rPr>
          <w:t>Quản lý các Styles</w:t>
        </w:r>
        <w:r>
          <w:rPr>
            <w:noProof/>
            <w:webHidden/>
          </w:rPr>
          <w:tab/>
        </w:r>
        <w:r>
          <w:rPr>
            <w:noProof/>
            <w:webHidden/>
          </w:rPr>
          <w:fldChar w:fldCharType="begin"/>
        </w:r>
        <w:r>
          <w:rPr>
            <w:noProof/>
            <w:webHidden/>
          </w:rPr>
          <w:instrText xml:space="preserve"> PAGEREF _Toc264354746 \h </w:instrText>
        </w:r>
        <w:r>
          <w:rPr>
            <w:noProof/>
          </w:rPr>
        </w:r>
        <w:r>
          <w:rPr>
            <w:noProof/>
            <w:webHidden/>
          </w:rPr>
          <w:fldChar w:fldCharType="separate"/>
        </w:r>
        <w:r>
          <w:rPr>
            <w:noProof/>
            <w:webHidden/>
          </w:rPr>
          <w:t>8</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47" w:history="1">
        <w:r w:rsidRPr="00605712">
          <w:rPr>
            <w:rStyle w:val="Hyperlink"/>
            <w:noProof/>
          </w:rPr>
          <w:t>8.</w:t>
        </w:r>
        <w:r>
          <w:rPr>
            <w:rFonts w:ascii="Times New Roman" w:hAnsi="Times New Roman"/>
            <w:b w:val="0"/>
            <w:noProof/>
            <w:color w:val="auto"/>
            <w:sz w:val="24"/>
            <w:szCs w:val="24"/>
          </w:rPr>
          <w:tab/>
        </w:r>
        <w:r w:rsidRPr="00605712">
          <w:rPr>
            <w:rStyle w:val="Hyperlink"/>
            <w:noProof/>
          </w:rPr>
          <w:t>Tìm kiếm và thay thế văn bản</w:t>
        </w:r>
        <w:r>
          <w:rPr>
            <w:noProof/>
            <w:webHidden/>
          </w:rPr>
          <w:tab/>
        </w:r>
        <w:r>
          <w:rPr>
            <w:noProof/>
            <w:webHidden/>
          </w:rPr>
          <w:fldChar w:fldCharType="begin"/>
        </w:r>
        <w:r>
          <w:rPr>
            <w:noProof/>
            <w:webHidden/>
          </w:rPr>
          <w:instrText xml:space="preserve"> PAGEREF _Toc264354747 \h </w:instrText>
        </w:r>
        <w:r>
          <w:rPr>
            <w:noProof/>
          </w:rPr>
        </w:r>
        <w:r>
          <w:rPr>
            <w:noProof/>
            <w:webHidden/>
          </w:rPr>
          <w:fldChar w:fldCharType="separate"/>
        </w:r>
        <w:r>
          <w:rPr>
            <w:noProof/>
            <w:webHidden/>
          </w:rPr>
          <w:t>8</w:t>
        </w:r>
        <w:r>
          <w:rPr>
            <w:noProof/>
            <w:webHidden/>
          </w:rPr>
          <w:fldChar w:fldCharType="end"/>
        </w:r>
      </w:hyperlink>
    </w:p>
    <w:p w:rsidR="00CB4408" w:rsidRDefault="00CB4408">
      <w:pPr>
        <w:pStyle w:val="TOC3"/>
        <w:tabs>
          <w:tab w:val="left" w:pos="960"/>
          <w:tab w:val="right" w:leader="dot" w:pos="8630"/>
        </w:tabs>
        <w:rPr>
          <w:noProof/>
        </w:rPr>
      </w:pPr>
      <w:hyperlink w:anchor="_Toc264354748" w:history="1">
        <w:r w:rsidRPr="00605712">
          <w:rPr>
            <w:rStyle w:val="Hyperlink"/>
            <w:noProof/>
          </w:rPr>
          <w:t>a.</w:t>
        </w:r>
        <w:r>
          <w:rPr>
            <w:noProof/>
          </w:rPr>
          <w:tab/>
        </w:r>
        <w:r w:rsidRPr="00605712">
          <w:rPr>
            <w:rStyle w:val="Hyperlink"/>
            <w:noProof/>
          </w:rPr>
          <w:t>Tìm kiếm văn bản</w:t>
        </w:r>
        <w:r>
          <w:rPr>
            <w:noProof/>
            <w:webHidden/>
          </w:rPr>
          <w:tab/>
        </w:r>
        <w:r>
          <w:rPr>
            <w:noProof/>
            <w:webHidden/>
          </w:rPr>
          <w:fldChar w:fldCharType="begin"/>
        </w:r>
        <w:r>
          <w:rPr>
            <w:noProof/>
            <w:webHidden/>
          </w:rPr>
          <w:instrText xml:space="preserve"> PAGEREF _Toc264354748 \h </w:instrText>
        </w:r>
        <w:r>
          <w:rPr>
            <w:noProof/>
          </w:rPr>
        </w:r>
        <w:r>
          <w:rPr>
            <w:noProof/>
            <w:webHidden/>
          </w:rPr>
          <w:fldChar w:fldCharType="separate"/>
        </w:r>
        <w:r>
          <w:rPr>
            <w:noProof/>
            <w:webHidden/>
          </w:rPr>
          <w:t>8</w:t>
        </w:r>
        <w:r>
          <w:rPr>
            <w:noProof/>
            <w:webHidden/>
          </w:rPr>
          <w:fldChar w:fldCharType="end"/>
        </w:r>
      </w:hyperlink>
    </w:p>
    <w:p w:rsidR="00CB4408" w:rsidRDefault="00CB4408">
      <w:pPr>
        <w:pStyle w:val="TOC3"/>
        <w:tabs>
          <w:tab w:val="left" w:pos="960"/>
          <w:tab w:val="right" w:leader="dot" w:pos="8630"/>
        </w:tabs>
        <w:rPr>
          <w:noProof/>
        </w:rPr>
      </w:pPr>
      <w:hyperlink w:anchor="_Toc264354749" w:history="1">
        <w:r w:rsidRPr="00605712">
          <w:rPr>
            <w:rStyle w:val="Hyperlink"/>
            <w:noProof/>
          </w:rPr>
          <w:t>b.</w:t>
        </w:r>
        <w:r>
          <w:rPr>
            <w:noProof/>
          </w:rPr>
          <w:tab/>
        </w:r>
        <w:r w:rsidRPr="00605712">
          <w:rPr>
            <w:rStyle w:val="Hyperlink"/>
            <w:noProof/>
          </w:rPr>
          <w:t>Tìm và thay thế văn bản</w:t>
        </w:r>
        <w:r>
          <w:rPr>
            <w:noProof/>
            <w:webHidden/>
          </w:rPr>
          <w:tab/>
        </w:r>
        <w:r>
          <w:rPr>
            <w:noProof/>
            <w:webHidden/>
          </w:rPr>
          <w:fldChar w:fldCharType="begin"/>
        </w:r>
        <w:r>
          <w:rPr>
            <w:noProof/>
            <w:webHidden/>
          </w:rPr>
          <w:instrText xml:space="preserve"> PAGEREF _Toc264354749 \h </w:instrText>
        </w:r>
        <w:r>
          <w:rPr>
            <w:noProof/>
          </w:rPr>
        </w:r>
        <w:r>
          <w:rPr>
            <w:noProof/>
            <w:webHidden/>
          </w:rPr>
          <w:fldChar w:fldCharType="separate"/>
        </w:r>
        <w:r>
          <w:rPr>
            <w:noProof/>
            <w:webHidden/>
          </w:rPr>
          <w:t>9</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50" w:history="1">
        <w:r w:rsidRPr="00605712">
          <w:rPr>
            <w:rStyle w:val="Hyperlink"/>
            <w:noProof/>
          </w:rPr>
          <w:t>9.</w:t>
        </w:r>
        <w:r>
          <w:rPr>
            <w:rFonts w:ascii="Times New Roman" w:hAnsi="Times New Roman"/>
            <w:b w:val="0"/>
            <w:noProof/>
            <w:color w:val="auto"/>
            <w:sz w:val="24"/>
            <w:szCs w:val="24"/>
          </w:rPr>
          <w:tab/>
        </w:r>
        <w:r w:rsidRPr="00605712">
          <w:rPr>
            <w:rStyle w:val="Hyperlink"/>
            <w:noProof/>
          </w:rPr>
          <w:t>Tính năng AutoCorrect</w:t>
        </w:r>
        <w:r>
          <w:rPr>
            <w:noProof/>
            <w:webHidden/>
          </w:rPr>
          <w:tab/>
        </w:r>
        <w:r>
          <w:rPr>
            <w:noProof/>
            <w:webHidden/>
          </w:rPr>
          <w:fldChar w:fldCharType="begin"/>
        </w:r>
        <w:r>
          <w:rPr>
            <w:noProof/>
            <w:webHidden/>
          </w:rPr>
          <w:instrText xml:space="preserve"> PAGEREF _Toc264354750 \h </w:instrText>
        </w:r>
        <w:r>
          <w:rPr>
            <w:noProof/>
          </w:rPr>
        </w:r>
        <w:r>
          <w:rPr>
            <w:noProof/>
            <w:webHidden/>
          </w:rPr>
          <w:fldChar w:fldCharType="separate"/>
        </w:r>
        <w:r>
          <w:rPr>
            <w:noProof/>
            <w:webHidden/>
          </w:rPr>
          <w:t>9</w:t>
        </w:r>
        <w:r>
          <w:rPr>
            <w:noProof/>
            <w:webHidden/>
          </w:rPr>
          <w:fldChar w:fldCharType="end"/>
        </w:r>
      </w:hyperlink>
    </w:p>
    <w:p w:rsidR="00CB4408" w:rsidRDefault="00CB4408">
      <w:pPr>
        <w:pStyle w:val="TOC3"/>
        <w:tabs>
          <w:tab w:val="left" w:pos="960"/>
          <w:tab w:val="right" w:leader="dot" w:pos="8630"/>
        </w:tabs>
        <w:rPr>
          <w:noProof/>
        </w:rPr>
      </w:pPr>
      <w:hyperlink w:anchor="_Toc264354751" w:history="1">
        <w:r w:rsidRPr="00605712">
          <w:rPr>
            <w:rStyle w:val="Hyperlink"/>
            <w:noProof/>
          </w:rPr>
          <w:t>a.</w:t>
        </w:r>
        <w:r>
          <w:rPr>
            <w:noProof/>
          </w:rPr>
          <w:tab/>
        </w:r>
        <w:r w:rsidRPr="00605712">
          <w:rPr>
            <w:rStyle w:val="Hyperlink"/>
            <w:noProof/>
          </w:rPr>
          <w:t>Thêm một từ viết tắt</w:t>
        </w:r>
        <w:r>
          <w:rPr>
            <w:noProof/>
            <w:webHidden/>
          </w:rPr>
          <w:tab/>
        </w:r>
        <w:r>
          <w:rPr>
            <w:noProof/>
            <w:webHidden/>
          </w:rPr>
          <w:fldChar w:fldCharType="begin"/>
        </w:r>
        <w:r>
          <w:rPr>
            <w:noProof/>
            <w:webHidden/>
          </w:rPr>
          <w:instrText xml:space="preserve"> PAGEREF _Toc264354751 \h </w:instrText>
        </w:r>
        <w:r>
          <w:rPr>
            <w:noProof/>
          </w:rPr>
        </w:r>
        <w:r>
          <w:rPr>
            <w:noProof/>
            <w:webHidden/>
          </w:rPr>
          <w:fldChar w:fldCharType="separate"/>
        </w:r>
        <w:r>
          <w:rPr>
            <w:noProof/>
            <w:webHidden/>
          </w:rPr>
          <w:t>9</w:t>
        </w:r>
        <w:r>
          <w:rPr>
            <w:noProof/>
            <w:webHidden/>
          </w:rPr>
          <w:fldChar w:fldCharType="end"/>
        </w:r>
      </w:hyperlink>
    </w:p>
    <w:p w:rsidR="00CB4408" w:rsidRDefault="00CB4408">
      <w:pPr>
        <w:pStyle w:val="TOC3"/>
        <w:tabs>
          <w:tab w:val="left" w:pos="960"/>
          <w:tab w:val="right" w:leader="dot" w:pos="8630"/>
        </w:tabs>
        <w:rPr>
          <w:noProof/>
        </w:rPr>
      </w:pPr>
      <w:hyperlink w:anchor="_Toc264354752" w:history="1">
        <w:r w:rsidRPr="00605712">
          <w:rPr>
            <w:rStyle w:val="Hyperlink"/>
            <w:noProof/>
          </w:rPr>
          <w:t>b.</w:t>
        </w:r>
        <w:r>
          <w:rPr>
            <w:noProof/>
          </w:rPr>
          <w:tab/>
        </w:r>
        <w:r w:rsidRPr="00605712">
          <w:rPr>
            <w:rStyle w:val="Hyperlink"/>
            <w:noProof/>
          </w:rPr>
          <w:t>Xoá đi một từ viết tắt</w:t>
        </w:r>
        <w:r>
          <w:rPr>
            <w:noProof/>
            <w:webHidden/>
          </w:rPr>
          <w:tab/>
        </w:r>
        <w:r>
          <w:rPr>
            <w:noProof/>
            <w:webHidden/>
          </w:rPr>
          <w:fldChar w:fldCharType="begin"/>
        </w:r>
        <w:r>
          <w:rPr>
            <w:noProof/>
            <w:webHidden/>
          </w:rPr>
          <w:instrText xml:space="preserve"> PAGEREF _Toc264354752 \h </w:instrText>
        </w:r>
        <w:r>
          <w:rPr>
            <w:noProof/>
          </w:rPr>
        </w:r>
        <w:r>
          <w:rPr>
            <w:noProof/>
            <w:webHidden/>
          </w:rPr>
          <w:fldChar w:fldCharType="separate"/>
        </w:r>
        <w:r>
          <w:rPr>
            <w:noProof/>
            <w:webHidden/>
          </w:rPr>
          <w:t>9</w:t>
        </w:r>
        <w:r>
          <w:rPr>
            <w:noProof/>
            <w:webHidden/>
          </w:rPr>
          <w:fldChar w:fldCharType="end"/>
        </w:r>
      </w:hyperlink>
    </w:p>
    <w:p w:rsidR="00CB4408" w:rsidRDefault="00CB4408">
      <w:pPr>
        <w:pStyle w:val="TOC3"/>
        <w:tabs>
          <w:tab w:val="left" w:pos="960"/>
          <w:tab w:val="right" w:leader="dot" w:pos="8630"/>
        </w:tabs>
        <w:rPr>
          <w:noProof/>
        </w:rPr>
      </w:pPr>
      <w:hyperlink w:anchor="_Toc264354753" w:history="1">
        <w:r w:rsidRPr="00605712">
          <w:rPr>
            <w:rStyle w:val="Hyperlink"/>
            <w:noProof/>
          </w:rPr>
          <w:t>c.</w:t>
        </w:r>
        <w:r>
          <w:rPr>
            <w:noProof/>
          </w:rPr>
          <w:tab/>
        </w:r>
        <w:r w:rsidRPr="00605712">
          <w:rPr>
            <w:rStyle w:val="Hyperlink"/>
            <w:noProof/>
          </w:rPr>
          <w:t>Các tuỳ chọn về sửa lỗi chính tả</w:t>
        </w:r>
        <w:r>
          <w:rPr>
            <w:noProof/>
            <w:webHidden/>
          </w:rPr>
          <w:tab/>
        </w:r>
        <w:r>
          <w:rPr>
            <w:noProof/>
            <w:webHidden/>
          </w:rPr>
          <w:fldChar w:fldCharType="begin"/>
        </w:r>
        <w:r>
          <w:rPr>
            <w:noProof/>
            <w:webHidden/>
          </w:rPr>
          <w:instrText xml:space="preserve"> PAGEREF _Toc264354753 \h </w:instrText>
        </w:r>
        <w:r>
          <w:rPr>
            <w:noProof/>
          </w:rPr>
        </w:r>
        <w:r>
          <w:rPr>
            <w:noProof/>
            <w:webHidden/>
          </w:rPr>
          <w:fldChar w:fldCharType="separate"/>
        </w:r>
        <w:r>
          <w:rPr>
            <w:noProof/>
            <w:webHidden/>
          </w:rPr>
          <w:t>9</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54" w:history="1">
        <w:r w:rsidRPr="00605712">
          <w:rPr>
            <w:rStyle w:val="Hyperlink"/>
            <w:noProof/>
          </w:rPr>
          <w:t>10.</w:t>
        </w:r>
        <w:r>
          <w:rPr>
            <w:rFonts w:ascii="Times New Roman" w:hAnsi="Times New Roman"/>
            <w:b w:val="0"/>
            <w:noProof/>
            <w:color w:val="auto"/>
            <w:sz w:val="24"/>
            <w:szCs w:val="24"/>
          </w:rPr>
          <w:tab/>
        </w:r>
        <w:r w:rsidRPr="00605712">
          <w:rPr>
            <w:rStyle w:val="Hyperlink"/>
            <w:noProof/>
          </w:rPr>
          <w:t>Chèn ký tự đặc biệt</w:t>
        </w:r>
        <w:r>
          <w:rPr>
            <w:noProof/>
            <w:webHidden/>
          </w:rPr>
          <w:tab/>
        </w:r>
        <w:r>
          <w:rPr>
            <w:noProof/>
            <w:webHidden/>
          </w:rPr>
          <w:fldChar w:fldCharType="begin"/>
        </w:r>
        <w:r>
          <w:rPr>
            <w:noProof/>
            <w:webHidden/>
          </w:rPr>
          <w:instrText xml:space="preserve"> PAGEREF _Toc264354754 \h </w:instrText>
        </w:r>
        <w:r>
          <w:rPr>
            <w:noProof/>
          </w:rPr>
        </w:r>
        <w:r>
          <w:rPr>
            <w:noProof/>
            <w:webHidden/>
          </w:rPr>
          <w:fldChar w:fldCharType="separate"/>
        </w:r>
        <w:r>
          <w:rPr>
            <w:noProof/>
            <w:webHidden/>
          </w:rPr>
          <w:t>10</w:t>
        </w:r>
        <w:r>
          <w:rPr>
            <w:noProof/>
            <w:webHidden/>
          </w:rPr>
          <w:fldChar w:fldCharType="end"/>
        </w:r>
      </w:hyperlink>
    </w:p>
    <w:p w:rsidR="00CB4408" w:rsidRDefault="00CB4408">
      <w:pPr>
        <w:pStyle w:val="TOC3"/>
        <w:tabs>
          <w:tab w:val="left" w:pos="960"/>
          <w:tab w:val="right" w:leader="dot" w:pos="8630"/>
        </w:tabs>
        <w:rPr>
          <w:noProof/>
        </w:rPr>
      </w:pPr>
      <w:hyperlink w:anchor="_Toc264354755" w:history="1">
        <w:r w:rsidRPr="00605712">
          <w:rPr>
            <w:rStyle w:val="Hyperlink"/>
            <w:noProof/>
          </w:rPr>
          <w:t>a.</w:t>
        </w:r>
        <w:r>
          <w:rPr>
            <w:noProof/>
          </w:rPr>
          <w:tab/>
        </w:r>
        <w:r w:rsidRPr="00605712">
          <w:rPr>
            <w:rStyle w:val="Hyperlink"/>
            <w:noProof/>
          </w:rPr>
          <w:t>Chèn ký tự đặc biệt</w:t>
        </w:r>
        <w:r>
          <w:rPr>
            <w:noProof/>
            <w:webHidden/>
          </w:rPr>
          <w:tab/>
        </w:r>
        <w:r>
          <w:rPr>
            <w:noProof/>
            <w:webHidden/>
          </w:rPr>
          <w:fldChar w:fldCharType="begin"/>
        </w:r>
        <w:r>
          <w:rPr>
            <w:noProof/>
            <w:webHidden/>
          </w:rPr>
          <w:instrText xml:space="preserve"> PAGEREF _Toc264354755 \h </w:instrText>
        </w:r>
        <w:r>
          <w:rPr>
            <w:noProof/>
          </w:rPr>
        </w:r>
        <w:r>
          <w:rPr>
            <w:noProof/>
            <w:webHidden/>
          </w:rPr>
          <w:fldChar w:fldCharType="separate"/>
        </w:r>
        <w:r>
          <w:rPr>
            <w:noProof/>
            <w:webHidden/>
          </w:rPr>
          <w:t>10</w:t>
        </w:r>
        <w:r>
          <w:rPr>
            <w:noProof/>
            <w:webHidden/>
          </w:rPr>
          <w:fldChar w:fldCharType="end"/>
        </w:r>
      </w:hyperlink>
    </w:p>
    <w:p w:rsidR="00CB4408" w:rsidRDefault="00CB4408">
      <w:pPr>
        <w:pStyle w:val="TOC3"/>
        <w:tabs>
          <w:tab w:val="left" w:pos="960"/>
          <w:tab w:val="right" w:leader="dot" w:pos="8630"/>
        </w:tabs>
        <w:rPr>
          <w:noProof/>
        </w:rPr>
      </w:pPr>
      <w:hyperlink w:anchor="_Toc264354756" w:history="1">
        <w:r w:rsidRPr="00605712">
          <w:rPr>
            <w:rStyle w:val="Hyperlink"/>
            <w:noProof/>
          </w:rPr>
          <w:t>b.</w:t>
        </w:r>
        <w:r>
          <w:rPr>
            <w:noProof/>
          </w:rPr>
          <w:tab/>
        </w:r>
        <w:r w:rsidRPr="00605712">
          <w:rPr>
            <w:rStyle w:val="Hyperlink"/>
            <w:noProof/>
          </w:rPr>
          <w:t>Gán tổ hợp phím nóng cho ký tự đặc biệt</w:t>
        </w:r>
        <w:r>
          <w:rPr>
            <w:noProof/>
            <w:webHidden/>
          </w:rPr>
          <w:tab/>
        </w:r>
        <w:r>
          <w:rPr>
            <w:noProof/>
            <w:webHidden/>
          </w:rPr>
          <w:fldChar w:fldCharType="begin"/>
        </w:r>
        <w:r>
          <w:rPr>
            <w:noProof/>
            <w:webHidden/>
          </w:rPr>
          <w:instrText xml:space="preserve"> PAGEREF _Toc264354756 \h </w:instrText>
        </w:r>
        <w:r>
          <w:rPr>
            <w:noProof/>
          </w:rPr>
        </w:r>
        <w:r>
          <w:rPr>
            <w:noProof/>
            <w:webHidden/>
          </w:rPr>
          <w:fldChar w:fldCharType="separate"/>
        </w:r>
        <w:r>
          <w:rPr>
            <w:noProof/>
            <w:webHidden/>
          </w:rPr>
          <w:t>10</w:t>
        </w:r>
        <w:r>
          <w:rPr>
            <w:noProof/>
            <w:webHidden/>
          </w:rPr>
          <w:fldChar w:fldCharType="end"/>
        </w:r>
      </w:hyperlink>
    </w:p>
    <w:p w:rsidR="00CB4408" w:rsidRDefault="00CB4408">
      <w:pPr>
        <w:pStyle w:val="TOC3"/>
        <w:tabs>
          <w:tab w:val="left" w:pos="960"/>
          <w:tab w:val="right" w:leader="dot" w:pos="8630"/>
        </w:tabs>
        <w:rPr>
          <w:noProof/>
        </w:rPr>
      </w:pPr>
      <w:hyperlink w:anchor="_Toc264354757" w:history="1">
        <w:r w:rsidRPr="00605712">
          <w:rPr>
            <w:rStyle w:val="Hyperlink"/>
            <w:noProof/>
          </w:rPr>
          <w:t>c.</w:t>
        </w:r>
        <w:r>
          <w:rPr>
            <w:noProof/>
          </w:rPr>
          <w:tab/>
        </w:r>
        <w:r w:rsidRPr="00605712">
          <w:rPr>
            <w:rStyle w:val="Hyperlink"/>
            <w:noProof/>
          </w:rPr>
          <w:t>Gán từ viết tắt cho ký tự đặc biệt</w:t>
        </w:r>
        <w:r>
          <w:rPr>
            <w:noProof/>
            <w:webHidden/>
          </w:rPr>
          <w:tab/>
        </w:r>
        <w:r>
          <w:rPr>
            <w:noProof/>
            <w:webHidden/>
          </w:rPr>
          <w:fldChar w:fldCharType="begin"/>
        </w:r>
        <w:r>
          <w:rPr>
            <w:noProof/>
            <w:webHidden/>
          </w:rPr>
          <w:instrText xml:space="preserve"> PAGEREF _Toc264354757 \h </w:instrText>
        </w:r>
        <w:r>
          <w:rPr>
            <w:noProof/>
          </w:rPr>
        </w:r>
        <w:r>
          <w:rPr>
            <w:noProof/>
            <w:webHidden/>
          </w:rPr>
          <w:fldChar w:fldCharType="separate"/>
        </w:r>
        <w:r>
          <w:rPr>
            <w:noProof/>
            <w:webHidden/>
          </w:rPr>
          <w:t>10</w:t>
        </w:r>
        <w:r>
          <w:rPr>
            <w:noProof/>
            <w:webHidden/>
          </w:rPr>
          <w:fldChar w:fldCharType="end"/>
        </w:r>
      </w:hyperlink>
    </w:p>
    <w:p w:rsidR="00CB4408" w:rsidRDefault="00CB4408">
      <w:pPr>
        <w:pStyle w:val="TOC1"/>
        <w:tabs>
          <w:tab w:val="left" w:pos="720"/>
          <w:tab w:val="right" w:leader="dot" w:pos="8630"/>
        </w:tabs>
        <w:rPr>
          <w:rFonts w:ascii="Times New Roman" w:hAnsi="Times New Roman"/>
          <w:b w:val="0"/>
          <w:noProof/>
          <w:color w:val="auto"/>
          <w:sz w:val="24"/>
          <w:szCs w:val="24"/>
        </w:rPr>
      </w:pPr>
      <w:hyperlink w:anchor="_Toc264354758" w:history="1">
        <w:r w:rsidRPr="00605712">
          <w:rPr>
            <w:rStyle w:val="Hyperlink"/>
            <w:noProof/>
          </w:rPr>
          <w:t>III.</w:t>
        </w:r>
        <w:r>
          <w:rPr>
            <w:rFonts w:ascii="Times New Roman" w:hAnsi="Times New Roman"/>
            <w:b w:val="0"/>
            <w:noProof/>
            <w:color w:val="auto"/>
            <w:sz w:val="24"/>
            <w:szCs w:val="24"/>
          </w:rPr>
          <w:tab/>
        </w:r>
        <w:r w:rsidRPr="00605712">
          <w:rPr>
            <w:rStyle w:val="Hyperlink"/>
            <w:noProof/>
          </w:rPr>
          <w:t>Chương 2</w:t>
        </w:r>
        <w:r>
          <w:rPr>
            <w:noProof/>
            <w:webHidden/>
          </w:rPr>
          <w:tab/>
        </w:r>
        <w:r>
          <w:rPr>
            <w:noProof/>
            <w:webHidden/>
          </w:rPr>
          <w:fldChar w:fldCharType="begin"/>
        </w:r>
        <w:r>
          <w:rPr>
            <w:noProof/>
            <w:webHidden/>
          </w:rPr>
          <w:instrText xml:space="preserve"> PAGEREF _Toc264354758 \h </w:instrText>
        </w:r>
        <w:r>
          <w:rPr>
            <w:noProof/>
          </w:rPr>
        </w:r>
        <w:r>
          <w:rPr>
            <w:noProof/>
            <w:webHidden/>
          </w:rPr>
          <w:fldChar w:fldCharType="separate"/>
        </w:r>
        <w:r>
          <w:rPr>
            <w:noProof/>
            <w:webHidden/>
          </w:rPr>
          <w:t>10</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59" w:history="1">
        <w:r w:rsidRPr="00605712">
          <w:rPr>
            <w:rStyle w:val="Hyperlink"/>
            <w:noProof/>
          </w:rPr>
          <w:t>1.</w:t>
        </w:r>
        <w:r>
          <w:rPr>
            <w:rFonts w:ascii="Times New Roman" w:hAnsi="Times New Roman"/>
            <w:b w:val="0"/>
            <w:noProof/>
            <w:color w:val="auto"/>
            <w:sz w:val="24"/>
            <w:szCs w:val="24"/>
          </w:rPr>
          <w:tab/>
        </w:r>
        <w:r w:rsidRPr="00605712">
          <w:rPr>
            <w:rStyle w:val="Hyperlink"/>
            <w:noProof/>
          </w:rPr>
          <w:t>Bảng biểu</w:t>
        </w:r>
        <w:r>
          <w:rPr>
            <w:noProof/>
            <w:webHidden/>
          </w:rPr>
          <w:tab/>
        </w:r>
        <w:r>
          <w:rPr>
            <w:noProof/>
            <w:webHidden/>
          </w:rPr>
          <w:fldChar w:fldCharType="begin"/>
        </w:r>
        <w:r>
          <w:rPr>
            <w:noProof/>
            <w:webHidden/>
          </w:rPr>
          <w:instrText xml:space="preserve"> PAGEREF _Toc264354759 \h </w:instrText>
        </w:r>
        <w:r>
          <w:rPr>
            <w:noProof/>
          </w:rPr>
        </w:r>
        <w:r>
          <w:rPr>
            <w:noProof/>
            <w:webHidden/>
          </w:rPr>
          <w:fldChar w:fldCharType="separate"/>
        </w:r>
        <w:r>
          <w:rPr>
            <w:noProof/>
            <w:webHidden/>
          </w:rPr>
          <w:t>10</w:t>
        </w:r>
        <w:r>
          <w:rPr>
            <w:noProof/>
            <w:webHidden/>
          </w:rPr>
          <w:fldChar w:fldCharType="end"/>
        </w:r>
      </w:hyperlink>
    </w:p>
    <w:p w:rsidR="00CB4408" w:rsidRDefault="00CB4408">
      <w:pPr>
        <w:pStyle w:val="TOC3"/>
        <w:tabs>
          <w:tab w:val="left" w:pos="960"/>
          <w:tab w:val="right" w:leader="dot" w:pos="8630"/>
        </w:tabs>
        <w:rPr>
          <w:noProof/>
        </w:rPr>
      </w:pPr>
      <w:hyperlink w:anchor="_Toc264354760" w:history="1">
        <w:r w:rsidRPr="00605712">
          <w:rPr>
            <w:rStyle w:val="Hyperlink"/>
            <w:noProof/>
          </w:rPr>
          <w:t>a.</w:t>
        </w:r>
        <w:r>
          <w:rPr>
            <w:noProof/>
          </w:rPr>
          <w:tab/>
        </w:r>
        <w:r w:rsidRPr="00605712">
          <w:rPr>
            <w:rStyle w:val="Hyperlink"/>
            <w:noProof/>
          </w:rPr>
          <w:t>Tạo cấu trúc bảng</w:t>
        </w:r>
        <w:r>
          <w:rPr>
            <w:noProof/>
            <w:webHidden/>
          </w:rPr>
          <w:tab/>
        </w:r>
        <w:r>
          <w:rPr>
            <w:noProof/>
            <w:webHidden/>
          </w:rPr>
          <w:fldChar w:fldCharType="begin"/>
        </w:r>
        <w:r>
          <w:rPr>
            <w:noProof/>
            <w:webHidden/>
          </w:rPr>
          <w:instrText xml:space="preserve"> PAGEREF _Toc264354760 \h </w:instrText>
        </w:r>
        <w:r>
          <w:rPr>
            <w:noProof/>
          </w:rPr>
        </w:r>
        <w:r>
          <w:rPr>
            <w:noProof/>
            <w:webHidden/>
          </w:rPr>
          <w:fldChar w:fldCharType="separate"/>
        </w:r>
        <w:r>
          <w:rPr>
            <w:noProof/>
            <w:webHidden/>
          </w:rPr>
          <w:t>10</w:t>
        </w:r>
        <w:r>
          <w:rPr>
            <w:noProof/>
            <w:webHidden/>
          </w:rPr>
          <w:fldChar w:fldCharType="end"/>
        </w:r>
      </w:hyperlink>
    </w:p>
    <w:p w:rsidR="00CB4408" w:rsidRDefault="00CB4408">
      <w:pPr>
        <w:pStyle w:val="TOC3"/>
        <w:tabs>
          <w:tab w:val="left" w:pos="960"/>
          <w:tab w:val="right" w:leader="dot" w:pos="8630"/>
        </w:tabs>
        <w:rPr>
          <w:noProof/>
        </w:rPr>
      </w:pPr>
      <w:hyperlink w:anchor="_Toc264354761" w:history="1">
        <w:r w:rsidRPr="00605712">
          <w:rPr>
            <w:rStyle w:val="Hyperlink"/>
            <w:noProof/>
          </w:rPr>
          <w:t>b.</w:t>
        </w:r>
        <w:r>
          <w:rPr>
            <w:noProof/>
          </w:rPr>
          <w:tab/>
        </w:r>
        <w:r w:rsidRPr="00605712">
          <w:rPr>
            <w:rStyle w:val="Hyperlink"/>
            <w:noProof/>
          </w:rPr>
          <w:t>Sửa cấu trúc bảng</w:t>
        </w:r>
        <w:r>
          <w:rPr>
            <w:noProof/>
            <w:webHidden/>
          </w:rPr>
          <w:tab/>
        </w:r>
        <w:r>
          <w:rPr>
            <w:noProof/>
            <w:webHidden/>
          </w:rPr>
          <w:fldChar w:fldCharType="begin"/>
        </w:r>
        <w:r>
          <w:rPr>
            <w:noProof/>
            <w:webHidden/>
          </w:rPr>
          <w:instrText xml:space="preserve"> PAGEREF _Toc264354761 \h </w:instrText>
        </w:r>
        <w:r>
          <w:rPr>
            <w:noProof/>
          </w:rPr>
        </w:r>
        <w:r>
          <w:rPr>
            <w:noProof/>
            <w:webHidden/>
          </w:rPr>
          <w:fldChar w:fldCharType="separate"/>
        </w:r>
        <w:r>
          <w:rPr>
            <w:noProof/>
            <w:webHidden/>
          </w:rPr>
          <w:t>11</w:t>
        </w:r>
        <w:r>
          <w:rPr>
            <w:noProof/>
            <w:webHidden/>
          </w:rPr>
          <w:fldChar w:fldCharType="end"/>
        </w:r>
      </w:hyperlink>
    </w:p>
    <w:p w:rsidR="00CB4408" w:rsidRDefault="00CB4408">
      <w:pPr>
        <w:pStyle w:val="TOC3"/>
        <w:tabs>
          <w:tab w:val="left" w:pos="960"/>
          <w:tab w:val="right" w:leader="dot" w:pos="8630"/>
        </w:tabs>
        <w:rPr>
          <w:noProof/>
        </w:rPr>
      </w:pPr>
      <w:hyperlink w:anchor="_Toc264354762" w:history="1">
        <w:r w:rsidRPr="00605712">
          <w:rPr>
            <w:rStyle w:val="Hyperlink"/>
            <w:noProof/>
          </w:rPr>
          <w:t>c.</w:t>
        </w:r>
        <w:r>
          <w:rPr>
            <w:noProof/>
          </w:rPr>
          <w:tab/>
        </w:r>
        <w:r w:rsidRPr="00605712">
          <w:rPr>
            <w:rStyle w:val="Hyperlink"/>
            <w:noProof/>
          </w:rPr>
          <w:t>Trộn ô</w:t>
        </w:r>
        <w:r>
          <w:rPr>
            <w:noProof/>
            <w:webHidden/>
          </w:rPr>
          <w:tab/>
        </w:r>
        <w:r>
          <w:rPr>
            <w:noProof/>
            <w:webHidden/>
          </w:rPr>
          <w:fldChar w:fldCharType="begin"/>
        </w:r>
        <w:r>
          <w:rPr>
            <w:noProof/>
            <w:webHidden/>
          </w:rPr>
          <w:instrText xml:space="preserve"> PAGEREF _Toc264354762 \h </w:instrText>
        </w:r>
        <w:r>
          <w:rPr>
            <w:noProof/>
          </w:rPr>
        </w:r>
        <w:r>
          <w:rPr>
            <w:noProof/>
            <w:webHidden/>
          </w:rPr>
          <w:fldChar w:fldCharType="separate"/>
        </w:r>
        <w:r>
          <w:rPr>
            <w:noProof/>
            <w:webHidden/>
          </w:rPr>
          <w:t>11</w:t>
        </w:r>
        <w:r>
          <w:rPr>
            <w:noProof/>
            <w:webHidden/>
          </w:rPr>
          <w:fldChar w:fldCharType="end"/>
        </w:r>
      </w:hyperlink>
    </w:p>
    <w:p w:rsidR="00CB4408" w:rsidRDefault="00CB4408">
      <w:pPr>
        <w:pStyle w:val="TOC3"/>
        <w:tabs>
          <w:tab w:val="left" w:pos="960"/>
          <w:tab w:val="right" w:leader="dot" w:pos="8630"/>
        </w:tabs>
        <w:rPr>
          <w:noProof/>
        </w:rPr>
      </w:pPr>
      <w:hyperlink w:anchor="_Toc264354763" w:history="1">
        <w:r w:rsidRPr="00605712">
          <w:rPr>
            <w:rStyle w:val="Hyperlink"/>
            <w:noProof/>
          </w:rPr>
          <w:t>d.</w:t>
        </w:r>
        <w:r>
          <w:rPr>
            <w:noProof/>
          </w:rPr>
          <w:tab/>
        </w:r>
        <w:r w:rsidRPr="00605712">
          <w:rPr>
            <w:rStyle w:val="Hyperlink"/>
            <w:noProof/>
          </w:rPr>
          <w:t>Vẽ bảng</w:t>
        </w:r>
        <w:r>
          <w:rPr>
            <w:noProof/>
            <w:webHidden/>
          </w:rPr>
          <w:tab/>
        </w:r>
        <w:r>
          <w:rPr>
            <w:noProof/>
            <w:webHidden/>
          </w:rPr>
          <w:fldChar w:fldCharType="begin"/>
        </w:r>
        <w:r>
          <w:rPr>
            <w:noProof/>
            <w:webHidden/>
          </w:rPr>
          <w:instrText xml:space="preserve"> PAGEREF _Toc264354763 \h </w:instrText>
        </w:r>
        <w:r>
          <w:rPr>
            <w:noProof/>
          </w:rPr>
        </w:r>
        <w:r>
          <w:rPr>
            <w:noProof/>
            <w:webHidden/>
          </w:rPr>
          <w:fldChar w:fldCharType="separate"/>
        </w:r>
        <w:r>
          <w:rPr>
            <w:noProof/>
            <w:webHidden/>
          </w:rPr>
          <w:t>11</w:t>
        </w:r>
        <w:r>
          <w:rPr>
            <w:noProof/>
            <w:webHidden/>
          </w:rPr>
          <w:fldChar w:fldCharType="end"/>
        </w:r>
      </w:hyperlink>
    </w:p>
    <w:p w:rsidR="00CB4408" w:rsidRDefault="00CB4408">
      <w:pPr>
        <w:pStyle w:val="TOC3"/>
        <w:tabs>
          <w:tab w:val="left" w:pos="960"/>
          <w:tab w:val="right" w:leader="dot" w:pos="8630"/>
        </w:tabs>
        <w:rPr>
          <w:noProof/>
        </w:rPr>
      </w:pPr>
      <w:hyperlink w:anchor="_Toc264354764" w:history="1">
        <w:r w:rsidRPr="00605712">
          <w:rPr>
            <w:rStyle w:val="Hyperlink"/>
            <w:noProof/>
          </w:rPr>
          <w:t>e.</w:t>
        </w:r>
        <w:r>
          <w:rPr>
            <w:noProof/>
          </w:rPr>
          <w:tab/>
        </w:r>
        <w:r w:rsidRPr="00605712">
          <w:rPr>
            <w:rStyle w:val="Hyperlink"/>
            <w:noProof/>
          </w:rPr>
          <w:t>Định dạng bảng biểu</w:t>
        </w:r>
        <w:r>
          <w:rPr>
            <w:noProof/>
            <w:webHidden/>
          </w:rPr>
          <w:tab/>
        </w:r>
        <w:r>
          <w:rPr>
            <w:noProof/>
            <w:webHidden/>
          </w:rPr>
          <w:fldChar w:fldCharType="begin"/>
        </w:r>
        <w:r>
          <w:rPr>
            <w:noProof/>
            <w:webHidden/>
          </w:rPr>
          <w:instrText xml:space="preserve"> PAGEREF _Toc264354764 \h </w:instrText>
        </w:r>
        <w:r>
          <w:rPr>
            <w:noProof/>
          </w:rPr>
        </w:r>
        <w:r>
          <w:rPr>
            <w:noProof/>
            <w:webHidden/>
          </w:rPr>
          <w:fldChar w:fldCharType="separate"/>
        </w:r>
        <w:r>
          <w:rPr>
            <w:noProof/>
            <w:webHidden/>
          </w:rPr>
          <w:t>11</w:t>
        </w:r>
        <w:r>
          <w:rPr>
            <w:noProof/>
            <w:webHidden/>
          </w:rPr>
          <w:fldChar w:fldCharType="end"/>
        </w:r>
      </w:hyperlink>
    </w:p>
    <w:p w:rsidR="00CB4408" w:rsidRDefault="00CB4408">
      <w:pPr>
        <w:pStyle w:val="TOC3"/>
        <w:tabs>
          <w:tab w:val="left" w:pos="960"/>
          <w:tab w:val="right" w:leader="dot" w:pos="8630"/>
        </w:tabs>
        <w:rPr>
          <w:noProof/>
        </w:rPr>
      </w:pPr>
      <w:hyperlink w:anchor="_Toc264354765" w:history="1">
        <w:r w:rsidRPr="00605712">
          <w:rPr>
            <w:rStyle w:val="Hyperlink"/>
            <w:noProof/>
          </w:rPr>
          <w:t>f.</w:t>
        </w:r>
        <w:r>
          <w:rPr>
            <w:noProof/>
          </w:rPr>
          <w:tab/>
        </w:r>
        <w:r w:rsidRPr="00605712">
          <w:rPr>
            <w:rStyle w:val="Hyperlink"/>
            <w:noProof/>
          </w:rPr>
          <w:t>Định dạng dữ liệu trong ô</w:t>
        </w:r>
        <w:r>
          <w:rPr>
            <w:noProof/>
            <w:webHidden/>
          </w:rPr>
          <w:tab/>
        </w:r>
        <w:r>
          <w:rPr>
            <w:noProof/>
            <w:webHidden/>
          </w:rPr>
          <w:fldChar w:fldCharType="begin"/>
        </w:r>
        <w:r>
          <w:rPr>
            <w:noProof/>
            <w:webHidden/>
          </w:rPr>
          <w:instrText xml:space="preserve"> PAGEREF _Toc264354765 \h </w:instrText>
        </w:r>
        <w:r>
          <w:rPr>
            <w:noProof/>
          </w:rPr>
        </w:r>
        <w:r>
          <w:rPr>
            <w:noProof/>
            <w:webHidden/>
          </w:rPr>
          <w:fldChar w:fldCharType="separate"/>
        </w:r>
        <w:r>
          <w:rPr>
            <w:noProof/>
            <w:webHidden/>
          </w:rPr>
          <w:t>11</w:t>
        </w:r>
        <w:r>
          <w:rPr>
            <w:noProof/>
            <w:webHidden/>
          </w:rPr>
          <w:fldChar w:fldCharType="end"/>
        </w:r>
      </w:hyperlink>
    </w:p>
    <w:p w:rsidR="00CB4408" w:rsidRDefault="00CB4408">
      <w:pPr>
        <w:pStyle w:val="TOC3"/>
        <w:tabs>
          <w:tab w:val="left" w:pos="960"/>
          <w:tab w:val="right" w:leader="dot" w:pos="8630"/>
        </w:tabs>
        <w:rPr>
          <w:noProof/>
        </w:rPr>
      </w:pPr>
      <w:hyperlink w:anchor="_Toc264354766" w:history="1">
        <w:r w:rsidRPr="00605712">
          <w:rPr>
            <w:rStyle w:val="Hyperlink"/>
            <w:noProof/>
          </w:rPr>
          <w:t>g.</w:t>
        </w:r>
        <w:r>
          <w:rPr>
            <w:noProof/>
          </w:rPr>
          <w:tab/>
        </w:r>
        <w:r w:rsidRPr="00605712">
          <w:rPr>
            <w:rStyle w:val="Hyperlink"/>
            <w:noProof/>
          </w:rPr>
          <w:t>Định dạng lề</w:t>
        </w:r>
        <w:r>
          <w:rPr>
            <w:noProof/>
            <w:webHidden/>
          </w:rPr>
          <w:tab/>
        </w:r>
        <w:r>
          <w:rPr>
            <w:noProof/>
            <w:webHidden/>
          </w:rPr>
          <w:fldChar w:fldCharType="begin"/>
        </w:r>
        <w:r>
          <w:rPr>
            <w:noProof/>
            <w:webHidden/>
          </w:rPr>
          <w:instrText xml:space="preserve"> PAGEREF _Toc264354766 \h </w:instrText>
        </w:r>
        <w:r>
          <w:rPr>
            <w:noProof/>
          </w:rPr>
        </w:r>
        <w:r>
          <w:rPr>
            <w:noProof/>
            <w:webHidden/>
          </w:rPr>
          <w:fldChar w:fldCharType="separate"/>
        </w:r>
        <w:r>
          <w:rPr>
            <w:noProof/>
            <w:webHidden/>
          </w:rPr>
          <w:t>11</w:t>
        </w:r>
        <w:r>
          <w:rPr>
            <w:noProof/>
            <w:webHidden/>
          </w:rPr>
          <w:fldChar w:fldCharType="end"/>
        </w:r>
      </w:hyperlink>
    </w:p>
    <w:p w:rsidR="00CB4408" w:rsidRDefault="00CB4408">
      <w:pPr>
        <w:pStyle w:val="TOC3"/>
        <w:tabs>
          <w:tab w:val="left" w:pos="960"/>
          <w:tab w:val="right" w:leader="dot" w:pos="8630"/>
        </w:tabs>
        <w:rPr>
          <w:noProof/>
        </w:rPr>
      </w:pPr>
      <w:hyperlink w:anchor="_Toc264354767" w:history="1">
        <w:r w:rsidRPr="00605712">
          <w:rPr>
            <w:rStyle w:val="Hyperlink"/>
            <w:noProof/>
          </w:rPr>
          <w:t>h.</w:t>
        </w:r>
        <w:r>
          <w:rPr>
            <w:noProof/>
          </w:rPr>
          <w:tab/>
        </w:r>
        <w:r w:rsidRPr="00605712">
          <w:rPr>
            <w:rStyle w:val="Hyperlink"/>
            <w:noProof/>
          </w:rPr>
          <w:t>Tô nền, kẻ viền</w:t>
        </w:r>
        <w:r>
          <w:rPr>
            <w:noProof/>
            <w:webHidden/>
          </w:rPr>
          <w:tab/>
        </w:r>
        <w:r>
          <w:rPr>
            <w:noProof/>
            <w:webHidden/>
          </w:rPr>
          <w:fldChar w:fldCharType="begin"/>
        </w:r>
        <w:r>
          <w:rPr>
            <w:noProof/>
            <w:webHidden/>
          </w:rPr>
          <w:instrText xml:space="preserve"> PAGEREF _Toc264354767 \h </w:instrText>
        </w:r>
        <w:r>
          <w:rPr>
            <w:noProof/>
          </w:rPr>
        </w:r>
        <w:r>
          <w:rPr>
            <w:noProof/>
            <w:webHidden/>
          </w:rPr>
          <w:fldChar w:fldCharType="separate"/>
        </w:r>
        <w:r>
          <w:rPr>
            <w:noProof/>
            <w:webHidden/>
          </w:rPr>
          <w:t>12</w:t>
        </w:r>
        <w:r>
          <w:rPr>
            <w:noProof/>
            <w:webHidden/>
          </w:rPr>
          <w:fldChar w:fldCharType="end"/>
        </w:r>
      </w:hyperlink>
    </w:p>
    <w:p w:rsidR="00CB4408" w:rsidRDefault="00CB4408">
      <w:pPr>
        <w:pStyle w:val="TOC3"/>
        <w:tabs>
          <w:tab w:val="left" w:pos="960"/>
          <w:tab w:val="right" w:leader="dot" w:pos="8630"/>
        </w:tabs>
        <w:rPr>
          <w:noProof/>
        </w:rPr>
      </w:pPr>
      <w:hyperlink w:anchor="_Toc264354768" w:history="1">
        <w:r w:rsidRPr="00605712">
          <w:rPr>
            <w:rStyle w:val="Hyperlink"/>
            <w:noProof/>
          </w:rPr>
          <w:t>i.</w:t>
        </w:r>
        <w:r>
          <w:rPr>
            <w:noProof/>
          </w:rPr>
          <w:tab/>
        </w:r>
        <w:r w:rsidRPr="00605712">
          <w:rPr>
            <w:rStyle w:val="Hyperlink"/>
            <w:noProof/>
          </w:rPr>
          <w:t>Tính toán trên bảng</w:t>
        </w:r>
        <w:r>
          <w:rPr>
            <w:noProof/>
            <w:webHidden/>
          </w:rPr>
          <w:tab/>
        </w:r>
        <w:r>
          <w:rPr>
            <w:noProof/>
            <w:webHidden/>
          </w:rPr>
          <w:fldChar w:fldCharType="begin"/>
        </w:r>
        <w:r>
          <w:rPr>
            <w:noProof/>
            <w:webHidden/>
          </w:rPr>
          <w:instrText xml:space="preserve"> PAGEREF _Toc264354768 \h </w:instrText>
        </w:r>
        <w:r>
          <w:rPr>
            <w:noProof/>
          </w:rPr>
        </w:r>
        <w:r>
          <w:rPr>
            <w:noProof/>
            <w:webHidden/>
          </w:rPr>
          <w:fldChar w:fldCharType="separate"/>
        </w:r>
        <w:r>
          <w:rPr>
            <w:noProof/>
            <w:webHidden/>
          </w:rPr>
          <w:t>12</w:t>
        </w:r>
        <w:r>
          <w:rPr>
            <w:noProof/>
            <w:webHidden/>
          </w:rPr>
          <w:fldChar w:fldCharType="end"/>
        </w:r>
      </w:hyperlink>
    </w:p>
    <w:p w:rsidR="00CB4408" w:rsidRDefault="00CB4408">
      <w:pPr>
        <w:pStyle w:val="TOC3"/>
        <w:tabs>
          <w:tab w:val="left" w:pos="960"/>
          <w:tab w:val="right" w:leader="dot" w:pos="8630"/>
        </w:tabs>
        <w:rPr>
          <w:noProof/>
        </w:rPr>
      </w:pPr>
      <w:hyperlink w:anchor="_Toc264354769" w:history="1">
        <w:r w:rsidRPr="00605712">
          <w:rPr>
            <w:rStyle w:val="Hyperlink"/>
            <w:noProof/>
          </w:rPr>
          <w:t>j.</w:t>
        </w:r>
        <w:r>
          <w:rPr>
            <w:noProof/>
          </w:rPr>
          <w:tab/>
        </w:r>
        <w:r w:rsidRPr="00605712">
          <w:rPr>
            <w:rStyle w:val="Hyperlink"/>
            <w:noProof/>
          </w:rPr>
          <w:t>Tính tổng</w:t>
        </w:r>
        <w:r>
          <w:rPr>
            <w:noProof/>
            <w:webHidden/>
          </w:rPr>
          <w:tab/>
        </w:r>
        <w:r>
          <w:rPr>
            <w:noProof/>
            <w:webHidden/>
          </w:rPr>
          <w:fldChar w:fldCharType="begin"/>
        </w:r>
        <w:r>
          <w:rPr>
            <w:noProof/>
            <w:webHidden/>
          </w:rPr>
          <w:instrText xml:space="preserve"> PAGEREF _Toc264354769 \h </w:instrText>
        </w:r>
        <w:r>
          <w:rPr>
            <w:noProof/>
          </w:rPr>
        </w:r>
        <w:r>
          <w:rPr>
            <w:noProof/>
            <w:webHidden/>
          </w:rPr>
          <w:fldChar w:fldCharType="separate"/>
        </w:r>
        <w:r>
          <w:rPr>
            <w:noProof/>
            <w:webHidden/>
          </w:rPr>
          <w:t>12</w:t>
        </w:r>
        <w:r>
          <w:rPr>
            <w:noProof/>
            <w:webHidden/>
          </w:rPr>
          <w:fldChar w:fldCharType="end"/>
        </w:r>
      </w:hyperlink>
    </w:p>
    <w:p w:rsidR="00CB4408" w:rsidRDefault="00CB4408">
      <w:pPr>
        <w:pStyle w:val="TOC3"/>
        <w:tabs>
          <w:tab w:val="left" w:pos="960"/>
          <w:tab w:val="right" w:leader="dot" w:pos="8630"/>
        </w:tabs>
        <w:rPr>
          <w:noProof/>
        </w:rPr>
      </w:pPr>
      <w:hyperlink w:anchor="_Toc264354770" w:history="1">
        <w:r w:rsidRPr="00605712">
          <w:rPr>
            <w:rStyle w:val="Hyperlink"/>
            <w:noProof/>
          </w:rPr>
          <w:t>k.</w:t>
        </w:r>
        <w:r>
          <w:rPr>
            <w:noProof/>
          </w:rPr>
          <w:tab/>
        </w:r>
        <w:r w:rsidRPr="00605712">
          <w:rPr>
            <w:rStyle w:val="Hyperlink"/>
            <w:noProof/>
          </w:rPr>
          <w:t>Sắp xếp dữ liệu trên bảng</w:t>
        </w:r>
        <w:r>
          <w:rPr>
            <w:noProof/>
            <w:webHidden/>
          </w:rPr>
          <w:tab/>
        </w:r>
        <w:r>
          <w:rPr>
            <w:noProof/>
            <w:webHidden/>
          </w:rPr>
          <w:fldChar w:fldCharType="begin"/>
        </w:r>
        <w:r>
          <w:rPr>
            <w:noProof/>
            <w:webHidden/>
          </w:rPr>
          <w:instrText xml:space="preserve"> PAGEREF _Toc264354770 \h </w:instrText>
        </w:r>
        <w:r>
          <w:rPr>
            <w:noProof/>
          </w:rPr>
        </w:r>
        <w:r>
          <w:rPr>
            <w:noProof/>
            <w:webHidden/>
          </w:rPr>
          <w:fldChar w:fldCharType="separate"/>
        </w:r>
        <w:r>
          <w:rPr>
            <w:noProof/>
            <w:webHidden/>
          </w:rPr>
          <w:t>12</w:t>
        </w:r>
        <w:r>
          <w:rPr>
            <w:noProof/>
            <w:webHidden/>
          </w:rPr>
          <w:fldChar w:fldCharType="end"/>
        </w:r>
      </w:hyperlink>
    </w:p>
    <w:p w:rsidR="00CB4408" w:rsidRDefault="00CB4408">
      <w:pPr>
        <w:pStyle w:val="TOC3"/>
        <w:tabs>
          <w:tab w:val="left" w:pos="960"/>
          <w:tab w:val="right" w:leader="dot" w:pos="8630"/>
        </w:tabs>
        <w:rPr>
          <w:noProof/>
        </w:rPr>
      </w:pPr>
      <w:hyperlink w:anchor="_Toc264354771" w:history="1">
        <w:r w:rsidRPr="00605712">
          <w:rPr>
            <w:rStyle w:val="Hyperlink"/>
            <w:noProof/>
          </w:rPr>
          <w:t>l.</w:t>
        </w:r>
        <w:r>
          <w:rPr>
            <w:noProof/>
          </w:rPr>
          <w:tab/>
        </w:r>
        <w:r w:rsidRPr="00605712">
          <w:rPr>
            <w:rStyle w:val="Hyperlink"/>
            <w:noProof/>
          </w:rPr>
          <w:t>Thanh công cụ Tables and Borders</w:t>
        </w:r>
        <w:r>
          <w:rPr>
            <w:noProof/>
            <w:webHidden/>
          </w:rPr>
          <w:tab/>
        </w:r>
        <w:r>
          <w:rPr>
            <w:noProof/>
            <w:webHidden/>
          </w:rPr>
          <w:fldChar w:fldCharType="begin"/>
        </w:r>
        <w:r>
          <w:rPr>
            <w:noProof/>
            <w:webHidden/>
          </w:rPr>
          <w:instrText xml:space="preserve"> PAGEREF _Toc264354771 \h </w:instrText>
        </w:r>
        <w:r>
          <w:rPr>
            <w:noProof/>
          </w:rPr>
        </w:r>
        <w:r>
          <w:rPr>
            <w:noProof/>
            <w:webHidden/>
          </w:rPr>
          <w:fldChar w:fldCharType="separate"/>
        </w:r>
        <w:r>
          <w:rPr>
            <w:noProof/>
            <w:webHidden/>
          </w:rPr>
          <w:t>12</w:t>
        </w:r>
        <w:r>
          <w:rPr>
            <w:noProof/>
            <w:webHidden/>
          </w:rPr>
          <w:fldChar w:fldCharType="end"/>
        </w:r>
      </w:hyperlink>
    </w:p>
    <w:p w:rsidR="00CB4408" w:rsidRDefault="00CB4408">
      <w:pPr>
        <w:pStyle w:val="TOC1"/>
        <w:tabs>
          <w:tab w:val="left" w:pos="720"/>
          <w:tab w:val="right" w:leader="dot" w:pos="8630"/>
        </w:tabs>
        <w:rPr>
          <w:rFonts w:ascii="Times New Roman" w:hAnsi="Times New Roman"/>
          <w:b w:val="0"/>
          <w:noProof/>
          <w:color w:val="auto"/>
          <w:sz w:val="24"/>
          <w:szCs w:val="24"/>
        </w:rPr>
      </w:pPr>
      <w:hyperlink w:anchor="_Toc264354772" w:history="1">
        <w:r w:rsidRPr="00605712">
          <w:rPr>
            <w:rStyle w:val="Hyperlink"/>
            <w:noProof/>
          </w:rPr>
          <w:t>IV.</w:t>
        </w:r>
        <w:r>
          <w:rPr>
            <w:rFonts w:ascii="Times New Roman" w:hAnsi="Times New Roman"/>
            <w:b w:val="0"/>
            <w:noProof/>
            <w:color w:val="auto"/>
            <w:sz w:val="24"/>
            <w:szCs w:val="24"/>
          </w:rPr>
          <w:tab/>
        </w:r>
        <w:r w:rsidRPr="00605712">
          <w:rPr>
            <w:rStyle w:val="Hyperlink"/>
            <w:noProof/>
          </w:rPr>
          <w:t>Chương 3: Đồ hoạ</w:t>
        </w:r>
        <w:r>
          <w:rPr>
            <w:noProof/>
            <w:webHidden/>
          </w:rPr>
          <w:tab/>
        </w:r>
        <w:r>
          <w:rPr>
            <w:noProof/>
            <w:webHidden/>
          </w:rPr>
          <w:fldChar w:fldCharType="begin"/>
        </w:r>
        <w:r>
          <w:rPr>
            <w:noProof/>
            <w:webHidden/>
          </w:rPr>
          <w:instrText xml:space="preserve"> PAGEREF _Toc264354772 \h </w:instrText>
        </w:r>
        <w:r>
          <w:rPr>
            <w:noProof/>
          </w:rPr>
        </w:r>
        <w:r>
          <w:rPr>
            <w:noProof/>
            <w:webHidden/>
          </w:rPr>
          <w:fldChar w:fldCharType="separate"/>
        </w:r>
        <w:r>
          <w:rPr>
            <w:noProof/>
            <w:webHidden/>
          </w:rPr>
          <w:t>13</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73" w:history="1">
        <w:r w:rsidRPr="00605712">
          <w:rPr>
            <w:rStyle w:val="Hyperlink"/>
            <w:noProof/>
          </w:rPr>
          <w:t>1.</w:t>
        </w:r>
        <w:r>
          <w:rPr>
            <w:rFonts w:ascii="Times New Roman" w:hAnsi="Times New Roman"/>
            <w:b w:val="0"/>
            <w:noProof/>
            <w:color w:val="auto"/>
            <w:sz w:val="24"/>
            <w:szCs w:val="24"/>
          </w:rPr>
          <w:tab/>
        </w:r>
        <w:r w:rsidRPr="00605712">
          <w:rPr>
            <w:rStyle w:val="Hyperlink"/>
            <w:noProof/>
          </w:rPr>
          <w:t>Vẽ khối hình đơn giản</w:t>
        </w:r>
        <w:r>
          <w:rPr>
            <w:noProof/>
            <w:webHidden/>
          </w:rPr>
          <w:tab/>
        </w:r>
        <w:r>
          <w:rPr>
            <w:noProof/>
            <w:webHidden/>
          </w:rPr>
          <w:fldChar w:fldCharType="begin"/>
        </w:r>
        <w:r>
          <w:rPr>
            <w:noProof/>
            <w:webHidden/>
          </w:rPr>
          <w:instrText xml:space="preserve"> PAGEREF _Toc264354773 \h </w:instrText>
        </w:r>
        <w:r>
          <w:rPr>
            <w:noProof/>
          </w:rPr>
        </w:r>
        <w:r>
          <w:rPr>
            <w:noProof/>
            <w:webHidden/>
          </w:rPr>
          <w:fldChar w:fldCharType="separate"/>
        </w:r>
        <w:r>
          <w:rPr>
            <w:noProof/>
            <w:webHidden/>
          </w:rPr>
          <w:t>13</w:t>
        </w:r>
        <w:r>
          <w:rPr>
            <w:noProof/>
            <w:webHidden/>
          </w:rPr>
          <w:fldChar w:fldCharType="end"/>
        </w:r>
      </w:hyperlink>
    </w:p>
    <w:p w:rsidR="00CB4408" w:rsidRDefault="00CB4408">
      <w:pPr>
        <w:pStyle w:val="TOC3"/>
        <w:tabs>
          <w:tab w:val="left" w:pos="960"/>
          <w:tab w:val="right" w:leader="dot" w:pos="8630"/>
        </w:tabs>
        <w:rPr>
          <w:noProof/>
        </w:rPr>
      </w:pPr>
      <w:hyperlink w:anchor="_Toc264354774" w:history="1">
        <w:r w:rsidRPr="00605712">
          <w:rPr>
            <w:rStyle w:val="Hyperlink"/>
            <w:noProof/>
          </w:rPr>
          <w:t>a.</w:t>
        </w:r>
        <w:r>
          <w:rPr>
            <w:noProof/>
          </w:rPr>
          <w:tab/>
        </w:r>
        <w:r w:rsidRPr="00605712">
          <w:rPr>
            <w:rStyle w:val="Hyperlink"/>
            <w:noProof/>
          </w:rPr>
          <w:t>Sử dụng các mẫu hình đơn giản</w:t>
        </w:r>
        <w:r>
          <w:rPr>
            <w:noProof/>
            <w:webHidden/>
          </w:rPr>
          <w:tab/>
        </w:r>
        <w:r>
          <w:rPr>
            <w:noProof/>
            <w:webHidden/>
          </w:rPr>
          <w:fldChar w:fldCharType="begin"/>
        </w:r>
        <w:r>
          <w:rPr>
            <w:noProof/>
            <w:webHidden/>
          </w:rPr>
          <w:instrText xml:space="preserve"> PAGEREF _Toc264354774 \h </w:instrText>
        </w:r>
        <w:r>
          <w:rPr>
            <w:noProof/>
          </w:rPr>
        </w:r>
        <w:r>
          <w:rPr>
            <w:noProof/>
            <w:webHidden/>
          </w:rPr>
          <w:fldChar w:fldCharType="separate"/>
        </w:r>
        <w:r>
          <w:rPr>
            <w:noProof/>
            <w:webHidden/>
          </w:rPr>
          <w:t>13</w:t>
        </w:r>
        <w:r>
          <w:rPr>
            <w:noProof/>
            <w:webHidden/>
          </w:rPr>
          <w:fldChar w:fldCharType="end"/>
        </w:r>
      </w:hyperlink>
    </w:p>
    <w:p w:rsidR="00CB4408" w:rsidRDefault="00CB4408">
      <w:pPr>
        <w:pStyle w:val="TOC3"/>
        <w:tabs>
          <w:tab w:val="left" w:pos="960"/>
          <w:tab w:val="right" w:leader="dot" w:pos="8630"/>
        </w:tabs>
        <w:rPr>
          <w:noProof/>
        </w:rPr>
      </w:pPr>
      <w:hyperlink w:anchor="_Toc264354775" w:history="1">
        <w:r w:rsidRPr="00605712">
          <w:rPr>
            <w:rStyle w:val="Hyperlink"/>
            <w:noProof/>
          </w:rPr>
          <w:t>b.</w:t>
        </w:r>
        <w:r>
          <w:rPr>
            <w:noProof/>
          </w:rPr>
          <w:tab/>
        </w:r>
        <w:r w:rsidRPr="00605712">
          <w:rPr>
            <w:rStyle w:val="Hyperlink"/>
            <w:noProof/>
          </w:rPr>
          <w:t>Sử dụng các khối hình AutoShape</w:t>
        </w:r>
        <w:r>
          <w:rPr>
            <w:noProof/>
            <w:webHidden/>
          </w:rPr>
          <w:tab/>
        </w:r>
        <w:r>
          <w:rPr>
            <w:noProof/>
            <w:webHidden/>
          </w:rPr>
          <w:fldChar w:fldCharType="begin"/>
        </w:r>
        <w:r>
          <w:rPr>
            <w:noProof/>
            <w:webHidden/>
          </w:rPr>
          <w:instrText xml:space="preserve"> PAGEREF _Toc264354775 \h </w:instrText>
        </w:r>
        <w:r>
          <w:rPr>
            <w:noProof/>
          </w:rPr>
        </w:r>
        <w:r>
          <w:rPr>
            <w:noProof/>
            <w:webHidden/>
          </w:rPr>
          <w:fldChar w:fldCharType="separate"/>
        </w:r>
        <w:r>
          <w:rPr>
            <w:noProof/>
            <w:webHidden/>
          </w:rPr>
          <w:t>13</w:t>
        </w:r>
        <w:r>
          <w:rPr>
            <w:noProof/>
            <w:webHidden/>
          </w:rPr>
          <w:fldChar w:fldCharType="end"/>
        </w:r>
      </w:hyperlink>
    </w:p>
    <w:p w:rsidR="00CB4408" w:rsidRDefault="00CB4408">
      <w:pPr>
        <w:pStyle w:val="TOC3"/>
        <w:tabs>
          <w:tab w:val="left" w:pos="960"/>
          <w:tab w:val="right" w:leader="dot" w:pos="8630"/>
        </w:tabs>
        <w:rPr>
          <w:noProof/>
        </w:rPr>
      </w:pPr>
      <w:hyperlink w:anchor="_Toc264354776" w:history="1">
        <w:r w:rsidRPr="00605712">
          <w:rPr>
            <w:rStyle w:val="Hyperlink"/>
            <w:noProof/>
          </w:rPr>
          <w:t>c.</w:t>
        </w:r>
        <w:r>
          <w:rPr>
            <w:noProof/>
          </w:rPr>
          <w:tab/>
        </w:r>
        <w:r w:rsidRPr="00605712">
          <w:rPr>
            <w:rStyle w:val="Hyperlink"/>
            <w:noProof/>
          </w:rPr>
          <w:t>Định dạng hình vẽ</w:t>
        </w:r>
        <w:r>
          <w:rPr>
            <w:noProof/>
            <w:webHidden/>
          </w:rPr>
          <w:tab/>
        </w:r>
        <w:r>
          <w:rPr>
            <w:noProof/>
            <w:webHidden/>
          </w:rPr>
          <w:fldChar w:fldCharType="begin"/>
        </w:r>
        <w:r>
          <w:rPr>
            <w:noProof/>
            <w:webHidden/>
          </w:rPr>
          <w:instrText xml:space="preserve"> PAGEREF _Toc264354776 \h </w:instrText>
        </w:r>
        <w:r>
          <w:rPr>
            <w:noProof/>
          </w:rPr>
        </w:r>
        <w:r>
          <w:rPr>
            <w:noProof/>
            <w:webHidden/>
          </w:rPr>
          <w:fldChar w:fldCharType="separate"/>
        </w:r>
        <w:r>
          <w:rPr>
            <w:noProof/>
            <w:webHidden/>
          </w:rPr>
          <w:t>13</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77" w:history="1">
        <w:r w:rsidRPr="00605712">
          <w:rPr>
            <w:rStyle w:val="Hyperlink"/>
            <w:noProof/>
          </w:rPr>
          <w:t>2.</w:t>
        </w:r>
        <w:r>
          <w:rPr>
            <w:rFonts w:ascii="Times New Roman" w:hAnsi="Times New Roman"/>
            <w:b w:val="0"/>
            <w:noProof/>
            <w:color w:val="auto"/>
            <w:sz w:val="24"/>
            <w:szCs w:val="24"/>
          </w:rPr>
          <w:tab/>
        </w:r>
        <w:r w:rsidRPr="00605712">
          <w:rPr>
            <w:rStyle w:val="Hyperlink"/>
            <w:noProof/>
          </w:rPr>
          <w:t>Làm việc tập hợp các hình vẽ</w:t>
        </w:r>
        <w:r>
          <w:rPr>
            <w:noProof/>
            <w:webHidden/>
          </w:rPr>
          <w:tab/>
        </w:r>
        <w:r>
          <w:rPr>
            <w:noProof/>
            <w:webHidden/>
          </w:rPr>
          <w:fldChar w:fldCharType="begin"/>
        </w:r>
        <w:r>
          <w:rPr>
            <w:noProof/>
            <w:webHidden/>
          </w:rPr>
          <w:instrText xml:space="preserve"> PAGEREF _Toc264354777 \h </w:instrText>
        </w:r>
        <w:r>
          <w:rPr>
            <w:noProof/>
          </w:rPr>
        </w:r>
        <w:r>
          <w:rPr>
            <w:noProof/>
            <w:webHidden/>
          </w:rPr>
          <w:fldChar w:fldCharType="separate"/>
        </w:r>
        <w:r>
          <w:rPr>
            <w:noProof/>
            <w:webHidden/>
          </w:rPr>
          <w:t>14</w:t>
        </w:r>
        <w:r>
          <w:rPr>
            <w:noProof/>
            <w:webHidden/>
          </w:rPr>
          <w:fldChar w:fldCharType="end"/>
        </w:r>
      </w:hyperlink>
    </w:p>
    <w:p w:rsidR="00CB4408" w:rsidRDefault="00CB4408">
      <w:pPr>
        <w:pStyle w:val="TOC3"/>
        <w:tabs>
          <w:tab w:val="left" w:pos="960"/>
          <w:tab w:val="right" w:leader="dot" w:pos="8630"/>
        </w:tabs>
        <w:rPr>
          <w:noProof/>
        </w:rPr>
      </w:pPr>
      <w:hyperlink w:anchor="_Toc264354778" w:history="1">
        <w:r w:rsidRPr="00605712">
          <w:rPr>
            <w:rStyle w:val="Hyperlink"/>
            <w:noProof/>
          </w:rPr>
          <w:t>a.</w:t>
        </w:r>
        <w:r>
          <w:rPr>
            <w:noProof/>
          </w:rPr>
          <w:tab/>
        </w:r>
        <w:r w:rsidRPr="00605712">
          <w:rPr>
            <w:rStyle w:val="Hyperlink"/>
            <w:noProof/>
          </w:rPr>
          <w:t>Gom nhóm (Group)</w:t>
        </w:r>
        <w:r>
          <w:rPr>
            <w:noProof/>
            <w:webHidden/>
          </w:rPr>
          <w:tab/>
        </w:r>
        <w:r>
          <w:rPr>
            <w:noProof/>
            <w:webHidden/>
          </w:rPr>
          <w:fldChar w:fldCharType="begin"/>
        </w:r>
        <w:r>
          <w:rPr>
            <w:noProof/>
            <w:webHidden/>
          </w:rPr>
          <w:instrText xml:space="preserve"> PAGEREF _Toc264354778 \h </w:instrText>
        </w:r>
        <w:r>
          <w:rPr>
            <w:noProof/>
          </w:rPr>
        </w:r>
        <w:r>
          <w:rPr>
            <w:noProof/>
            <w:webHidden/>
          </w:rPr>
          <w:fldChar w:fldCharType="separate"/>
        </w:r>
        <w:r>
          <w:rPr>
            <w:noProof/>
            <w:webHidden/>
          </w:rPr>
          <w:t>14</w:t>
        </w:r>
        <w:r>
          <w:rPr>
            <w:noProof/>
            <w:webHidden/>
          </w:rPr>
          <w:fldChar w:fldCharType="end"/>
        </w:r>
      </w:hyperlink>
    </w:p>
    <w:p w:rsidR="00CB4408" w:rsidRDefault="00CB4408">
      <w:pPr>
        <w:pStyle w:val="TOC3"/>
        <w:tabs>
          <w:tab w:val="left" w:pos="960"/>
          <w:tab w:val="right" w:leader="dot" w:pos="8630"/>
        </w:tabs>
        <w:rPr>
          <w:noProof/>
        </w:rPr>
      </w:pPr>
      <w:hyperlink w:anchor="_Toc264354779" w:history="1">
        <w:r w:rsidRPr="00605712">
          <w:rPr>
            <w:rStyle w:val="Hyperlink"/>
            <w:noProof/>
          </w:rPr>
          <w:t>b.</w:t>
        </w:r>
        <w:r>
          <w:rPr>
            <w:noProof/>
          </w:rPr>
          <w:tab/>
        </w:r>
        <w:r w:rsidRPr="00605712">
          <w:rPr>
            <w:rStyle w:val="Hyperlink"/>
            <w:noProof/>
          </w:rPr>
          <w:t>Gỡ nhóm (Ungroup)</w:t>
        </w:r>
        <w:r>
          <w:rPr>
            <w:noProof/>
            <w:webHidden/>
          </w:rPr>
          <w:tab/>
        </w:r>
        <w:r>
          <w:rPr>
            <w:noProof/>
            <w:webHidden/>
          </w:rPr>
          <w:fldChar w:fldCharType="begin"/>
        </w:r>
        <w:r>
          <w:rPr>
            <w:noProof/>
            <w:webHidden/>
          </w:rPr>
          <w:instrText xml:space="preserve"> PAGEREF _Toc264354779 \h </w:instrText>
        </w:r>
        <w:r>
          <w:rPr>
            <w:noProof/>
          </w:rPr>
        </w:r>
        <w:r>
          <w:rPr>
            <w:noProof/>
            <w:webHidden/>
          </w:rPr>
          <w:fldChar w:fldCharType="separate"/>
        </w:r>
        <w:r>
          <w:rPr>
            <w:noProof/>
            <w:webHidden/>
          </w:rPr>
          <w:t>14</w:t>
        </w:r>
        <w:r>
          <w:rPr>
            <w:noProof/>
            <w:webHidden/>
          </w:rPr>
          <w:fldChar w:fldCharType="end"/>
        </w:r>
      </w:hyperlink>
    </w:p>
    <w:p w:rsidR="00CB4408" w:rsidRDefault="00CB4408">
      <w:pPr>
        <w:pStyle w:val="TOC3"/>
        <w:tabs>
          <w:tab w:val="left" w:pos="960"/>
          <w:tab w:val="right" w:leader="dot" w:pos="8630"/>
        </w:tabs>
        <w:rPr>
          <w:noProof/>
        </w:rPr>
      </w:pPr>
      <w:hyperlink w:anchor="_Toc264354780" w:history="1">
        <w:r w:rsidRPr="00605712">
          <w:rPr>
            <w:rStyle w:val="Hyperlink"/>
            <w:noProof/>
          </w:rPr>
          <w:t>c.</w:t>
        </w:r>
        <w:r>
          <w:rPr>
            <w:noProof/>
          </w:rPr>
          <w:tab/>
        </w:r>
        <w:r w:rsidRPr="00605712">
          <w:rPr>
            <w:rStyle w:val="Hyperlink"/>
            <w:noProof/>
          </w:rPr>
          <w:t>Nhóm lại (Regroup)</w:t>
        </w:r>
        <w:r>
          <w:rPr>
            <w:noProof/>
            <w:webHidden/>
          </w:rPr>
          <w:tab/>
        </w:r>
        <w:r>
          <w:rPr>
            <w:noProof/>
            <w:webHidden/>
          </w:rPr>
          <w:fldChar w:fldCharType="begin"/>
        </w:r>
        <w:r>
          <w:rPr>
            <w:noProof/>
            <w:webHidden/>
          </w:rPr>
          <w:instrText xml:space="preserve"> PAGEREF _Toc264354780 \h </w:instrText>
        </w:r>
        <w:r>
          <w:rPr>
            <w:noProof/>
          </w:rPr>
        </w:r>
        <w:r>
          <w:rPr>
            <w:noProof/>
            <w:webHidden/>
          </w:rPr>
          <w:fldChar w:fldCharType="separate"/>
        </w:r>
        <w:r>
          <w:rPr>
            <w:noProof/>
            <w:webHidden/>
          </w:rPr>
          <w:t>14</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81" w:history="1">
        <w:r w:rsidRPr="00605712">
          <w:rPr>
            <w:rStyle w:val="Hyperlink"/>
            <w:noProof/>
          </w:rPr>
          <w:t>3.</w:t>
        </w:r>
        <w:r>
          <w:rPr>
            <w:rFonts w:ascii="Times New Roman" w:hAnsi="Times New Roman"/>
            <w:b w:val="0"/>
            <w:noProof/>
            <w:color w:val="auto"/>
            <w:sz w:val="24"/>
            <w:szCs w:val="24"/>
          </w:rPr>
          <w:tab/>
        </w:r>
        <w:r w:rsidRPr="00605712">
          <w:rPr>
            <w:rStyle w:val="Hyperlink"/>
            <w:noProof/>
          </w:rPr>
          <w:t>Tạo chữ nghệ thuật</w:t>
        </w:r>
        <w:r>
          <w:rPr>
            <w:noProof/>
            <w:webHidden/>
          </w:rPr>
          <w:tab/>
        </w:r>
        <w:r>
          <w:rPr>
            <w:noProof/>
            <w:webHidden/>
          </w:rPr>
          <w:fldChar w:fldCharType="begin"/>
        </w:r>
        <w:r>
          <w:rPr>
            <w:noProof/>
            <w:webHidden/>
          </w:rPr>
          <w:instrText xml:space="preserve"> PAGEREF _Toc264354781 \h </w:instrText>
        </w:r>
        <w:r>
          <w:rPr>
            <w:noProof/>
          </w:rPr>
        </w:r>
        <w:r>
          <w:rPr>
            <w:noProof/>
            <w:webHidden/>
          </w:rPr>
          <w:fldChar w:fldCharType="separate"/>
        </w:r>
        <w:r>
          <w:rPr>
            <w:noProof/>
            <w:webHidden/>
          </w:rPr>
          <w:t>14</w:t>
        </w:r>
        <w:r>
          <w:rPr>
            <w:noProof/>
            <w:webHidden/>
          </w:rPr>
          <w:fldChar w:fldCharType="end"/>
        </w:r>
      </w:hyperlink>
    </w:p>
    <w:p w:rsidR="00CB4408" w:rsidRDefault="00CB4408">
      <w:pPr>
        <w:pStyle w:val="TOC3"/>
        <w:tabs>
          <w:tab w:val="left" w:pos="960"/>
          <w:tab w:val="right" w:leader="dot" w:pos="8630"/>
        </w:tabs>
        <w:rPr>
          <w:noProof/>
        </w:rPr>
      </w:pPr>
      <w:hyperlink w:anchor="_Toc264354782" w:history="1">
        <w:r w:rsidRPr="00605712">
          <w:rPr>
            <w:rStyle w:val="Hyperlink"/>
            <w:noProof/>
          </w:rPr>
          <w:t>a.</w:t>
        </w:r>
        <w:r>
          <w:rPr>
            <w:noProof/>
          </w:rPr>
          <w:tab/>
        </w:r>
        <w:r w:rsidRPr="00605712">
          <w:rPr>
            <w:rStyle w:val="Hyperlink"/>
            <w:noProof/>
          </w:rPr>
          <w:t>Chèn chữ nghệ thuật (Word Art) lên tài liệu, bạn làm như sau:</w:t>
        </w:r>
        <w:r>
          <w:rPr>
            <w:noProof/>
            <w:webHidden/>
          </w:rPr>
          <w:tab/>
        </w:r>
        <w:r>
          <w:rPr>
            <w:noProof/>
            <w:webHidden/>
          </w:rPr>
          <w:fldChar w:fldCharType="begin"/>
        </w:r>
        <w:r>
          <w:rPr>
            <w:noProof/>
            <w:webHidden/>
          </w:rPr>
          <w:instrText xml:space="preserve"> PAGEREF _Toc264354782 \h </w:instrText>
        </w:r>
        <w:r>
          <w:rPr>
            <w:noProof/>
          </w:rPr>
        </w:r>
        <w:r>
          <w:rPr>
            <w:noProof/>
            <w:webHidden/>
          </w:rPr>
          <w:fldChar w:fldCharType="separate"/>
        </w:r>
        <w:r>
          <w:rPr>
            <w:noProof/>
            <w:webHidden/>
          </w:rPr>
          <w:t>14</w:t>
        </w:r>
        <w:r>
          <w:rPr>
            <w:noProof/>
            <w:webHidden/>
          </w:rPr>
          <w:fldChar w:fldCharType="end"/>
        </w:r>
      </w:hyperlink>
    </w:p>
    <w:p w:rsidR="00CB4408" w:rsidRDefault="00CB4408">
      <w:pPr>
        <w:pStyle w:val="TOC3"/>
        <w:tabs>
          <w:tab w:val="left" w:pos="960"/>
          <w:tab w:val="right" w:leader="dot" w:pos="8630"/>
        </w:tabs>
        <w:rPr>
          <w:noProof/>
        </w:rPr>
      </w:pPr>
      <w:hyperlink w:anchor="_Toc264354783" w:history="1">
        <w:r w:rsidRPr="00605712">
          <w:rPr>
            <w:rStyle w:val="Hyperlink"/>
            <w:noProof/>
          </w:rPr>
          <w:t>b.</w:t>
        </w:r>
        <w:r>
          <w:rPr>
            <w:noProof/>
          </w:rPr>
          <w:tab/>
        </w:r>
        <w:r w:rsidRPr="00605712">
          <w:rPr>
            <w:rStyle w:val="Hyperlink"/>
            <w:noProof/>
          </w:rPr>
          <w:t>Hiệu chỉnh</w:t>
        </w:r>
        <w:r>
          <w:rPr>
            <w:noProof/>
            <w:webHidden/>
          </w:rPr>
          <w:tab/>
        </w:r>
        <w:r>
          <w:rPr>
            <w:noProof/>
            <w:webHidden/>
          </w:rPr>
          <w:fldChar w:fldCharType="begin"/>
        </w:r>
        <w:r>
          <w:rPr>
            <w:noProof/>
            <w:webHidden/>
          </w:rPr>
          <w:instrText xml:space="preserve"> PAGEREF _Toc264354783 \h </w:instrText>
        </w:r>
        <w:r>
          <w:rPr>
            <w:noProof/>
          </w:rPr>
        </w:r>
        <w:r>
          <w:rPr>
            <w:noProof/>
            <w:webHidden/>
          </w:rPr>
          <w:fldChar w:fldCharType="separate"/>
        </w:r>
        <w:r>
          <w:rPr>
            <w:noProof/>
            <w:webHidden/>
          </w:rPr>
          <w:t>14</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84" w:history="1">
        <w:r w:rsidRPr="00605712">
          <w:rPr>
            <w:rStyle w:val="Hyperlink"/>
            <w:noProof/>
          </w:rPr>
          <w:t>4.</w:t>
        </w:r>
        <w:r>
          <w:rPr>
            <w:rFonts w:ascii="Times New Roman" w:hAnsi="Times New Roman"/>
            <w:b w:val="0"/>
            <w:noProof/>
            <w:color w:val="auto"/>
            <w:sz w:val="24"/>
            <w:szCs w:val="24"/>
          </w:rPr>
          <w:tab/>
        </w:r>
        <w:r w:rsidRPr="00605712">
          <w:rPr>
            <w:rStyle w:val="Hyperlink"/>
            <w:noProof/>
          </w:rPr>
          <w:t>Chèn ảnh lên tài liệu</w:t>
        </w:r>
        <w:r>
          <w:rPr>
            <w:noProof/>
            <w:webHidden/>
          </w:rPr>
          <w:tab/>
        </w:r>
        <w:r>
          <w:rPr>
            <w:noProof/>
            <w:webHidden/>
          </w:rPr>
          <w:fldChar w:fldCharType="begin"/>
        </w:r>
        <w:r>
          <w:rPr>
            <w:noProof/>
            <w:webHidden/>
          </w:rPr>
          <w:instrText xml:space="preserve"> PAGEREF _Toc264354784 \h </w:instrText>
        </w:r>
        <w:r>
          <w:rPr>
            <w:noProof/>
          </w:rPr>
        </w:r>
        <w:r>
          <w:rPr>
            <w:noProof/>
            <w:webHidden/>
          </w:rPr>
          <w:fldChar w:fldCharType="separate"/>
        </w:r>
        <w:r>
          <w:rPr>
            <w:noProof/>
            <w:webHidden/>
          </w:rPr>
          <w:t>14</w:t>
        </w:r>
        <w:r>
          <w:rPr>
            <w:noProof/>
            <w:webHidden/>
          </w:rPr>
          <w:fldChar w:fldCharType="end"/>
        </w:r>
      </w:hyperlink>
    </w:p>
    <w:p w:rsidR="00CB4408" w:rsidRDefault="00CB4408">
      <w:pPr>
        <w:pStyle w:val="TOC3"/>
        <w:tabs>
          <w:tab w:val="left" w:pos="960"/>
          <w:tab w:val="right" w:leader="dot" w:pos="8630"/>
        </w:tabs>
        <w:rPr>
          <w:noProof/>
        </w:rPr>
      </w:pPr>
      <w:hyperlink w:anchor="_Toc264354785" w:history="1">
        <w:r w:rsidRPr="00605712">
          <w:rPr>
            <w:rStyle w:val="Hyperlink"/>
            <w:noProof/>
          </w:rPr>
          <w:t>a.</w:t>
        </w:r>
        <w:r>
          <w:rPr>
            <w:noProof/>
          </w:rPr>
          <w:tab/>
        </w:r>
        <w:r w:rsidRPr="00605712">
          <w:rPr>
            <w:rStyle w:val="Hyperlink"/>
            <w:noProof/>
          </w:rPr>
          <w:t>Chèn ảnh từ một tệp tin</w:t>
        </w:r>
        <w:r>
          <w:rPr>
            <w:noProof/>
            <w:webHidden/>
          </w:rPr>
          <w:tab/>
        </w:r>
        <w:r>
          <w:rPr>
            <w:noProof/>
            <w:webHidden/>
          </w:rPr>
          <w:fldChar w:fldCharType="begin"/>
        </w:r>
        <w:r>
          <w:rPr>
            <w:noProof/>
            <w:webHidden/>
          </w:rPr>
          <w:instrText xml:space="preserve"> PAGEREF _Toc264354785 \h </w:instrText>
        </w:r>
        <w:r>
          <w:rPr>
            <w:noProof/>
          </w:rPr>
        </w:r>
        <w:r>
          <w:rPr>
            <w:noProof/>
            <w:webHidden/>
          </w:rPr>
          <w:fldChar w:fldCharType="separate"/>
        </w:r>
        <w:r>
          <w:rPr>
            <w:noProof/>
            <w:webHidden/>
          </w:rPr>
          <w:t>14</w:t>
        </w:r>
        <w:r>
          <w:rPr>
            <w:noProof/>
            <w:webHidden/>
          </w:rPr>
          <w:fldChar w:fldCharType="end"/>
        </w:r>
      </w:hyperlink>
    </w:p>
    <w:p w:rsidR="00CB4408" w:rsidRDefault="00CB4408">
      <w:pPr>
        <w:pStyle w:val="TOC3"/>
        <w:tabs>
          <w:tab w:val="left" w:pos="960"/>
          <w:tab w:val="right" w:leader="dot" w:pos="8630"/>
        </w:tabs>
        <w:rPr>
          <w:noProof/>
        </w:rPr>
      </w:pPr>
      <w:hyperlink w:anchor="_Toc264354786" w:history="1">
        <w:r w:rsidRPr="00605712">
          <w:rPr>
            <w:rStyle w:val="Hyperlink"/>
            <w:noProof/>
          </w:rPr>
          <w:t>b.</w:t>
        </w:r>
        <w:r>
          <w:rPr>
            <w:noProof/>
          </w:rPr>
          <w:tab/>
        </w:r>
        <w:r w:rsidRPr="00605712">
          <w:rPr>
            <w:rStyle w:val="Hyperlink"/>
            <w:noProof/>
          </w:rPr>
          <w:t>Trong trường hợp không xuất hiện thanh công cụ Picture, bạn có thể gọi mục chọn View | Toolbar | Picture Chèn ảnh từ thư viện ảnh Clip Gallery</w:t>
        </w:r>
        <w:r>
          <w:rPr>
            <w:noProof/>
            <w:webHidden/>
          </w:rPr>
          <w:tab/>
        </w:r>
        <w:r>
          <w:rPr>
            <w:noProof/>
            <w:webHidden/>
          </w:rPr>
          <w:fldChar w:fldCharType="begin"/>
        </w:r>
        <w:r>
          <w:rPr>
            <w:noProof/>
            <w:webHidden/>
          </w:rPr>
          <w:instrText xml:space="preserve"> PAGEREF _Toc264354786 \h </w:instrText>
        </w:r>
        <w:r>
          <w:rPr>
            <w:noProof/>
          </w:rPr>
        </w:r>
        <w:r>
          <w:rPr>
            <w:noProof/>
            <w:webHidden/>
          </w:rPr>
          <w:fldChar w:fldCharType="separate"/>
        </w:r>
        <w:r>
          <w:rPr>
            <w:noProof/>
            <w:webHidden/>
          </w:rPr>
          <w:t>15</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87" w:history="1">
        <w:r w:rsidRPr="00605712">
          <w:rPr>
            <w:rStyle w:val="Hyperlink"/>
            <w:noProof/>
          </w:rPr>
          <w:t>5.</w:t>
        </w:r>
        <w:r>
          <w:rPr>
            <w:rFonts w:ascii="Times New Roman" w:hAnsi="Times New Roman"/>
            <w:b w:val="0"/>
            <w:noProof/>
            <w:color w:val="auto"/>
            <w:sz w:val="24"/>
            <w:szCs w:val="24"/>
          </w:rPr>
          <w:tab/>
        </w:r>
        <w:r w:rsidRPr="00605712">
          <w:rPr>
            <w:rStyle w:val="Hyperlink"/>
            <w:noProof/>
          </w:rPr>
          <w:t>Chụp ảnh từ màn hình vào tài liệu</w:t>
        </w:r>
        <w:r>
          <w:rPr>
            <w:noProof/>
            <w:webHidden/>
          </w:rPr>
          <w:tab/>
        </w:r>
        <w:r>
          <w:rPr>
            <w:noProof/>
            <w:webHidden/>
          </w:rPr>
          <w:fldChar w:fldCharType="begin"/>
        </w:r>
        <w:r>
          <w:rPr>
            <w:noProof/>
            <w:webHidden/>
          </w:rPr>
          <w:instrText xml:space="preserve"> PAGEREF _Toc264354787 \h </w:instrText>
        </w:r>
        <w:r>
          <w:rPr>
            <w:noProof/>
          </w:rPr>
        </w:r>
        <w:r>
          <w:rPr>
            <w:noProof/>
            <w:webHidden/>
          </w:rPr>
          <w:fldChar w:fldCharType="separate"/>
        </w:r>
        <w:r>
          <w:rPr>
            <w:noProof/>
            <w:webHidden/>
          </w:rPr>
          <w:t>15</w:t>
        </w:r>
        <w:r>
          <w:rPr>
            <w:noProof/>
            <w:webHidden/>
          </w:rPr>
          <w:fldChar w:fldCharType="end"/>
        </w:r>
      </w:hyperlink>
    </w:p>
    <w:p w:rsidR="00CB4408" w:rsidRDefault="00CB4408">
      <w:pPr>
        <w:pStyle w:val="TOC1"/>
        <w:tabs>
          <w:tab w:val="left" w:pos="720"/>
          <w:tab w:val="right" w:leader="dot" w:pos="8630"/>
        </w:tabs>
        <w:rPr>
          <w:rFonts w:ascii="Times New Roman" w:hAnsi="Times New Roman"/>
          <w:b w:val="0"/>
          <w:noProof/>
          <w:color w:val="auto"/>
          <w:sz w:val="24"/>
          <w:szCs w:val="24"/>
        </w:rPr>
      </w:pPr>
      <w:hyperlink w:anchor="_Toc264354788" w:history="1">
        <w:r w:rsidRPr="00605712">
          <w:rPr>
            <w:rStyle w:val="Hyperlink"/>
            <w:noProof/>
          </w:rPr>
          <w:t>V.</w:t>
        </w:r>
        <w:r>
          <w:rPr>
            <w:rFonts w:ascii="Times New Roman" w:hAnsi="Times New Roman"/>
            <w:b w:val="0"/>
            <w:noProof/>
            <w:color w:val="auto"/>
            <w:sz w:val="24"/>
            <w:szCs w:val="24"/>
          </w:rPr>
          <w:tab/>
        </w:r>
        <w:r w:rsidRPr="00605712">
          <w:rPr>
            <w:rStyle w:val="Hyperlink"/>
            <w:noProof/>
          </w:rPr>
          <w:t>Chương 4: In ấn</w:t>
        </w:r>
        <w:r>
          <w:rPr>
            <w:noProof/>
            <w:webHidden/>
          </w:rPr>
          <w:tab/>
        </w:r>
        <w:r>
          <w:rPr>
            <w:noProof/>
            <w:webHidden/>
          </w:rPr>
          <w:fldChar w:fldCharType="begin"/>
        </w:r>
        <w:r>
          <w:rPr>
            <w:noProof/>
            <w:webHidden/>
          </w:rPr>
          <w:instrText xml:space="preserve"> PAGEREF _Toc264354788 \h </w:instrText>
        </w:r>
        <w:r>
          <w:rPr>
            <w:noProof/>
          </w:rPr>
        </w:r>
        <w:r>
          <w:rPr>
            <w:noProof/>
            <w:webHidden/>
          </w:rPr>
          <w:fldChar w:fldCharType="separate"/>
        </w:r>
        <w:r>
          <w:rPr>
            <w:noProof/>
            <w:webHidden/>
          </w:rPr>
          <w:t>15</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89" w:history="1">
        <w:r w:rsidRPr="00605712">
          <w:rPr>
            <w:rStyle w:val="Hyperlink"/>
            <w:noProof/>
          </w:rPr>
          <w:t>1.</w:t>
        </w:r>
        <w:r>
          <w:rPr>
            <w:rFonts w:ascii="Times New Roman" w:hAnsi="Times New Roman"/>
            <w:b w:val="0"/>
            <w:noProof/>
            <w:color w:val="auto"/>
            <w:sz w:val="24"/>
            <w:szCs w:val="24"/>
          </w:rPr>
          <w:tab/>
        </w:r>
        <w:r w:rsidRPr="00605712">
          <w:rPr>
            <w:rStyle w:val="Hyperlink"/>
            <w:noProof/>
          </w:rPr>
          <w:t>Qui trình để in ấn</w:t>
        </w:r>
        <w:r>
          <w:rPr>
            <w:noProof/>
            <w:webHidden/>
          </w:rPr>
          <w:tab/>
        </w:r>
        <w:r>
          <w:rPr>
            <w:noProof/>
            <w:webHidden/>
          </w:rPr>
          <w:fldChar w:fldCharType="begin"/>
        </w:r>
        <w:r>
          <w:rPr>
            <w:noProof/>
            <w:webHidden/>
          </w:rPr>
          <w:instrText xml:space="preserve"> PAGEREF _Toc264354789 \h </w:instrText>
        </w:r>
        <w:r>
          <w:rPr>
            <w:noProof/>
          </w:rPr>
        </w:r>
        <w:r>
          <w:rPr>
            <w:noProof/>
            <w:webHidden/>
          </w:rPr>
          <w:fldChar w:fldCharType="separate"/>
        </w:r>
        <w:r>
          <w:rPr>
            <w:noProof/>
            <w:webHidden/>
          </w:rPr>
          <w:t>15</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90" w:history="1">
        <w:r w:rsidRPr="00605712">
          <w:rPr>
            <w:rStyle w:val="Hyperlink"/>
            <w:noProof/>
          </w:rPr>
          <w:t>2.</w:t>
        </w:r>
        <w:r>
          <w:rPr>
            <w:rFonts w:ascii="Times New Roman" w:hAnsi="Times New Roman"/>
            <w:b w:val="0"/>
            <w:noProof/>
            <w:color w:val="auto"/>
            <w:sz w:val="24"/>
            <w:szCs w:val="24"/>
          </w:rPr>
          <w:tab/>
        </w:r>
        <w:r w:rsidRPr="00605712">
          <w:rPr>
            <w:rStyle w:val="Hyperlink"/>
            <w:noProof/>
          </w:rPr>
          <w:t>Tính năng Page Setup</w:t>
        </w:r>
        <w:r>
          <w:rPr>
            <w:noProof/>
            <w:webHidden/>
          </w:rPr>
          <w:tab/>
        </w:r>
        <w:r>
          <w:rPr>
            <w:noProof/>
            <w:webHidden/>
          </w:rPr>
          <w:fldChar w:fldCharType="begin"/>
        </w:r>
        <w:r>
          <w:rPr>
            <w:noProof/>
            <w:webHidden/>
          </w:rPr>
          <w:instrText xml:space="preserve"> PAGEREF _Toc264354790 \h </w:instrText>
        </w:r>
        <w:r>
          <w:rPr>
            <w:noProof/>
          </w:rPr>
        </w:r>
        <w:r>
          <w:rPr>
            <w:noProof/>
            <w:webHidden/>
          </w:rPr>
          <w:fldChar w:fldCharType="separate"/>
        </w:r>
        <w:r>
          <w:rPr>
            <w:noProof/>
            <w:webHidden/>
          </w:rPr>
          <w:t>15</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91" w:history="1">
        <w:r w:rsidRPr="00605712">
          <w:rPr>
            <w:rStyle w:val="Hyperlink"/>
            <w:noProof/>
          </w:rPr>
          <w:t>3.</w:t>
        </w:r>
        <w:r>
          <w:rPr>
            <w:rFonts w:ascii="Times New Roman" w:hAnsi="Times New Roman"/>
            <w:b w:val="0"/>
            <w:noProof/>
            <w:color w:val="auto"/>
            <w:sz w:val="24"/>
            <w:szCs w:val="24"/>
          </w:rPr>
          <w:tab/>
        </w:r>
        <w:r w:rsidRPr="00605712">
          <w:rPr>
            <w:rStyle w:val="Hyperlink"/>
            <w:noProof/>
          </w:rPr>
          <w:t>In ấn tài liệu</w:t>
        </w:r>
        <w:r>
          <w:rPr>
            <w:noProof/>
            <w:webHidden/>
          </w:rPr>
          <w:tab/>
        </w:r>
        <w:r>
          <w:rPr>
            <w:noProof/>
            <w:webHidden/>
          </w:rPr>
          <w:fldChar w:fldCharType="begin"/>
        </w:r>
        <w:r>
          <w:rPr>
            <w:noProof/>
            <w:webHidden/>
          </w:rPr>
          <w:instrText xml:space="preserve"> PAGEREF _Toc264354791 \h </w:instrText>
        </w:r>
        <w:r>
          <w:rPr>
            <w:noProof/>
          </w:rPr>
        </w:r>
        <w:r>
          <w:rPr>
            <w:noProof/>
            <w:webHidden/>
          </w:rPr>
          <w:fldChar w:fldCharType="separate"/>
        </w:r>
        <w:r>
          <w:rPr>
            <w:noProof/>
            <w:webHidden/>
          </w:rPr>
          <w:t>15</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92" w:history="1">
        <w:r w:rsidRPr="00605712">
          <w:rPr>
            <w:rStyle w:val="Hyperlink"/>
            <w:noProof/>
          </w:rPr>
          <w:t>4.</w:t>
        </w:r>
        <w:r>
          <w:rPr>
            <w:rFonts w:ascii="Times New Roman" w:hAnsi="Times New Roman"/>
            <w:b w:val="0"/>
            <w:noProof/>
            <w:color w:val="auto"/>
            <w:sz w:val="24"/>
            <w:szCs w:val="24"/>
          </w:rPr>
          <w:tab/>
        </w:r>
        <w:r w:rsidRPr="00605712">
          <w:rPr>
            <w:rStyle w:val="Hyperlink"/>
            <w:noProof/>
          </w:rPr>
          <w:t>Tiêu đề đầu, tiêu đề cuối trang</w:t>
        </w:r>
        <w:r>
          <w:rPr>
            <w:noProof/>
            <w:webHidden/>
          </w:rPr>
          <w:tab/>
        </w:r>
        <w:r>
          <w:rPr>
            <w:noProof/>
            <w:webHidden/>
          </w:rPr>
          <w:fldChar w:fldCharType="begin"/>
        </w:r>
        <w:r>
          <w:rPr>
            <w:noProof/>
            <w:webHidden/>
          </w:rPr>
          <w:instrText xml:space="preserve"> PAGEREF _Toc264354792 \h </w:instrText>
        </w:r>
        <w:r>
          <w:rPr>
            <w:noProof/>
          </w:rPr>
        </w:r>
        <w:r>
          <w:rPr>
            <w:noProof/>
            <w:webHidden/>
          </w:rPr>
          <w:fldChar w:fldCharType="separate"/>
        </w:r>
        <w:r>
          <w:rPr>
            <w:noProof/>
            <w:webHidden/>
          </w:rPr>
          <w:t>16</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93" w:history="1">
        <w:r w:rsidRPr="00605712">
          <w:rPr>
            <w:rStyle w:val="Hyperlink"/>
            <w:noProof/>
          </w:rPr>
          <w:t>5.</w:t>
        </w:r>
        <w:r>
          <w:rPr>
            <w:rFonts w:ascii="Times New Roman" w:hAnsi="Times New Roman"/>
            <w:b w:val="0"/>
            <w:noProof/>
            <w:color w:val="auto"/>
            <w:sz w:val="24"/>
            <w:szCs w:val="24"/>
          </w:rPr>
          <w:tab/>
        </w:r>
        <w:r w:rsidRPr="00605712">
          <w:rPr>
            <w:rStyle w:val="Hyperlink"/>
            <w:noProof/>
          </w:rPr>
          <w:t>Xem tài liệu trước khi in</w:t>
        </w:r>
        <w:r>
          <w:rPr>
            <w:noProof/>
            <w:webHidden/>
          </w:rPr>
          <w:tab/>
        </w:r>
        <w:r>
          <w:rPr>
            <w:noProof/>
            <w:webHidden/>
          </w:rPr>
          <w:fldChar w:fldCharType="begin"/>
        </w:r>
        <w:r>
          <w:rPr>
            <w:noProof/>
            <w:webHidden/>
          </w:rPr>
          <w:instrText xml:space="preserve"> PAGEREF _Toc264354793 \h </w:instrText>
        </w:r>
        <w:r>
          <w:rPr>
            <w:noProof/>
          </w:rPr>
        </w:r>
        <w:r>
          <w:rPr>
            <w:noProof/>
            <w:webHidden/>
          </w:rPr>
          <w:fldChar w:fldCharType="separate"/>
        </w:r>
        <w:r>
          <w:rPr>
            <w:noProof/>
            <w:webHidden/>
          </w:rPr>
          <w:t>16</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94" w:history="1">
        <w:r w:rsidRPr="00605712">
          <w:rPr>
            <w:rStyle w:val="Hyperlink"/>
            <w:noProof/>
          </w:rPr>
          <w:t>6.</w:t>
        </w:r>
        <w:r>
          <w:rPr>
            <w:rFonts w:ascii="Times New Roman" w:hAnsi="Times New Roman"/>
            <w:b w:val="0"/>
            <w:noProof/>
            <w:color w:val="auto"/>
            <w:sz w:val="24"/>
            <w:szCs w:val="24"/>
          </w:rPr>
          <w:tab/>
        </w:r>
        <w:r w:rsidRPr="00605712">
          <w:rPr>
            <w:rStyle w:val="Hyperlink"/>
            <w:noProof/>
          </w:rPr>
          <w:t>In ấn tài liệu</w:t>
        </w:r>
        <w:r>
          <w:rPr>
            <w:noProof/>
            <w:webHidden/>
          </w:rPr>
          <w:tab/>
        </w:r>
        <w:r>
          <w:rPr>
            <w:noProof/>
            <w:webHidden/>
          </w:rPr>
          <w:fldChar w:fldCharType="begin"/>
        </w:r>
        <w:r>
          <w:rPr>
            <w:noProof/>
            <w:webHidden/>
          </w:rPr>
          <w:instrText xml:space="preserve"> PAGEREF _Toc264354794 \h </w:instrText>
        </w:r>
        <w:r>
          <w:rPr>
            <w:noProof/>
          </w:rPr>
        </w:r>
        <w:r>
          <w:rPr>
            <w:noProof/>
            <w:webHidden/>
          </w:rPr>
          <w:fldChar w:fldCharType="separate"/>
        </w:r>
        <w:r>
          <w:rPr>
            <w:noProof/>
            <w:webHidden/>
          </w:rPr>
          <w:t>17</w:t>
        </w:r>
        <w:r>
          <w:rPr>
            <w:noProof/>
            <w:webHidden/>
          </w:rPr>
          <w:fldChar w:fldCharType="end"/>
        </w:r>
      </w:hyperlink>
    </w:p>
    <w:p w:rsidR="00CB4408" w:rsidRDefault="00CB4408">
      <w:pPr>
        <w:pStyle w:val="TOC1"/>
        <w:tabs>
          <w:tab w:val="left" w:pos="720"/>
          <w:tab w:val="right" w:leader="dot" w:pos="8630"/>
        </w:tabs>
        <w:rPr>
          <w:rFonts w:ascii="Times New Roman" w:hAnsi="Times New Roman"/>
          <w:b w:val="0"/>
          <w:noProof/>
          <w:color w:val="auto"/>
          <w:sz w:val="24"/>
          <w:szCs w:val="24"/>
        </w:rPr>
      </w:pPr>
      <w:hyperlink w:anchor="_Toc264354795" w:history="1">
        <w:r w:rsidRPr="00605712">
          <w:rPr>
            <w:rStyle w:val="Hyperlink"/>
            <w:noProof/>
          </w:rPr>
          <w:t>VI.</w:t>
        </w:r>
        <w:r>
          <w:rPr>
            <w:rFonts w:ascii="Times New Roman" w:hAnsi="Times New Roman"/>
            <w:b w:val="0"/>
            <w:noProof/>
            <w:color w:val="auto"/>
            <w:sz w:val="24"/>
            <w:szCs w:val="24"/>
          </w:rPr>
          <w:tab/>
        </w:r>
        <w:r w:rsidRPr="00605712">
          <w:rPr>
            <w:rStyle w:val="Hyperlink"/>
            <w:noProof/>
          </w:rPr>
          <w:t>Chương 5: Trộn tài liệu</w:t>
        </w:r>
        <w:r>
          <w:rPr>
            <w:noProof/>
            <w:webHidden/>
          </w:rPr>
          <w:tab/>
        </w:r>
        <w:r>
          <w:rPr>
            <w:noProof/>
            <w:webHidden/>
          </w:rPr>
          <w:fldChar w:fldCharType="begin"/>
        </w:r>
        <w:r>
          <w:rPr>
            <w:noProof/>
            <w:webHidden/>
          </w:rPr>
          <w:instrText xml:space="preserve"> PAGEREF _Toc264354795 \h </w:instrText>
        </w:r>
        <w:r>
          <w:rPr>
            <w:noProof/>
          </w:rPr>
        </w:r>
        <w:r>
          <w:rPr>
            <w:noProof/>
            <w:webHidden/>
          </w:rPr>
          <w:fldChar w:fldCharType="separate"/>
        </w:r>
        <w:r>
          <w:rPr>
            <w:noProof/>
            <w:webHidden/>
          </w:rPr>
          <w:t>17</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96" w:history="1">
        <w:r w:rsidRPr="00605712">
          <w:rPr>
            <w:rStyle w:val="Hyperlink"/>
            <w:noProof/>
          </w:rPr>
          <w:t>1.</w:t>
        </w:r>
        <w:r>
          <w:rPr>
            <w:rFonts w:ascii="Times New Roman" w:hAnsi="Times New Roman"/>
            <w:b w:val="0"/>
            <w:noProof/>
            <w:color w:val="auto"/>
            <w:sz w:val="24"/>
            <w:szCs w:val="24"/>
          </w:rPr>
          <w:tab/>
        </w:r>
        <w:r w:rsidRPr="00605712">
          <w:rPr>
            <w:rStyle w:val="Hyperlink"/>
            <w:noProof/>
          </w:rPr>
          <w:t>Khái niệm về trộn tài liệu</w:t>
        </w:r>
        <w:r>
          <w:rPr>
            <w:noProof/>
            <w:webHidden/>
          </w:rPr>
          <w:tab/>
        </w:r>
        <w:r>
          <w:rPr>
            <w:noProof/>
            <w:webHidden/>
          </w:rPr>
          <w:fldChar w:fldCharType="begin"/>
        </w:r>
        <w:r>
          <w:rPr>
            <w:noProof/>
            <w:webHidden/>
          </w:rPr>
          <w:instrText xml:space="preserve"> PAGEREF _Toc264354796 \h </w:instrText>
        </w:r>
        <w:r>
          <w:rPr>
            <w:noProof/>
          </w:rPr>
        </w:r>
        <w:r>
          <w:rPr>
            <w:noProof/>
            <w:webHidden/>
          </w:rPr>
          <w:fldChar w:fldCharType="separate"/>
        </w:r>
        <w:r>
          <w:rPr>
            <w:noProof/>
            <w:webHidden/>
          </w:rPr>
          <w:t>17</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97" w:history="1">
        <w:r w:rsidRPr="00605712">
          <w:rPr>
            <w:rStyle w:val="Hyperlink"/>
            <w:noProof/>
          </w:rPr>
          <w:t>2.</w:t>
        </w:r>
        <w:r>
          <w:rPr>
            <w:rFonts w:ascii="Times New Roman" w:hAnsi="Times New Roman"/>
            <w:b w:val="0"/>
            <w:noProof/>
            <w:color w:val="auto"/>
            <w:sz w:val="24"/>
            <w:szCs w:val="24"/>
          </w:rPr>
          <w:tab/>
        </w:r>
        <w:r w:rsidRPr="00605712">
          <w:rPr>
            <w:rStyle w:val="Hyperlink"/>
            <w:noProof/>
          </w:rPr>
          <w:t>Chuẩn bị dữ liệu</w:t>
        </w:r>
        <w:r>
          <w:rPr>
            <w:noProof/>
            <w:webHidden/>
          </w:rPr>
          <w:tab/>
        </w:r>
        <w:r>
          <w:rPr>
            <w:noProof/>
            <w:webHidden/>
          </w:rPr>
          <w:fldChar w:fldCharType="begin"/>
        </w:r>
        <w:r>
          <w:rPr>
            <w:noProof/>
            <w:webHidden/>
          </w:rPr>
          <w:instrText xml:space="preserve"> PAGEREF _Toc264354797 \h </w:instrText>
        </w:r>
        <w:r>
          <w:rPr>
            <w:noProof/>
          </w:rPr>
        </w:r>
        <w:r>
          <w:rPr>
            <w:noProof/>
            <w:webHidden/>
          </w:rPr>
          <w:fldChar w:fldCharType="separate"/>
        </w:r>
        <w:r>
          <w:rPr>
            <w:noProof/>
            <w:webHidden/>
          </w:rPr>
          <w:t>17</w:t>
        </w:r>
        <w:r>
          <w:rPr>
            <w:noProof/>
            <w:webHidden/>
          </w:rPr>
          <w:fldChar w:fldCharType="end"/>
        </w:r>
      </w:hyperlink>
    </w:p>
    <w:p w:rsidR="00CB4408" w:rsidRDefault="00CB4408">
      <w:pPr>
        <w:pStyle w:val="TOC2"/>
        <w:tabs>
          <w:tab w:val="left" w:pos="720"/>
          <w:tab w:val="right" w:leader="dot" w:pos="8630"/>
        </w:tabs>
        <w:rPr>
          <w:rFonts w:ascii="Times New Roman" w:hAnsi="Times New Roman"/>
          <w:b w:val="0"/>
          <w:noProof/>
          <w:color w:val="auto"/>
          <w:sz w:val="24"/>
          <w:szCs w:val="24"/>
        </w:rPr>
      </w:pPr>
      <w:hyperlink w:anchor="_Toc264354798" w:history="1">
        <w:r w:rsidRPr="00605712">
          <w:rPr>
            <w:rStyle w:val="Hyperlink"/>
            <w:noProof/>
          </w:rPr>
          <w:t>3.</w:t>
        </w:r>
        <w:r>
          <w:rPr>
            <w:rFonts w:ascii="Times New Roman" w:hAnsi="Times New Roman"/>
            <w:b w:val="0"/>
            <w:noProof/>
            <w:color w:val="auto"/>
            <w:sz w:val="24"/>
            <w:szCs w:val="24"/>
          </w:rPr>
          <w:tab/>
        </w:r>
        <w:r w:rsidRPr="00605712">
          <w:rPr>
            <w:rStyle w:val="Hyperlink"/>
            <w:noProof/>
          </w:rPr>
          <w:t>Soạn thảo một mẫu giấy mời</w:t>
        </w:r>
        <w:r>
          <w:rPr>
            <w:noProof/>
            <w:webHidden/>
          </w:rPr>
          <w:tab/>
        </w:r>
        <w:r>
          <w:rPr>
            <w:noProof/>
            <w:webHidden/>
          </w:rPr>
          <w:fldChar w:fldCharType="begin"/>
        </w:r>
        <w:r>
          <w:rPr>
            <w:noProof/>
            <w:webHidden/>
          </w:rPr>
          <w:instrText xml:space="preserve"> PAGEREF _Toc264354798 \h </w:instrText>
        </w:r>
        <w:r>
          <w:rPr>
            <w:noProof/>
          </w:rPr>
        </w:r>
        <w:r>
          <w:rPr>
            <w:noProof/>
            <w:webHidden/>
          </w:rPr>
          <w:fldChar w:fldCharType="separate"/>
        </w:r>
        <w:r>
          <w:rPr>
            <w:noProof/>
            <w:webHidden/>
          </w:rPr>
          <w:t>17</w:t>
        </w:r>
        <w:r>
          <w:rPr>
            <w:noProof/>
            <w:webHidden/>
          </w:rPr>
          <w:fldChar w:fldCharType="end"/>
        </w:r>
      </w:hyperlink>
    </w:p>
    <w:p w:rsidR="00CB4408" w:rsidRDefault="00CB4408">
      <w:pPr>
        <w:pStyle w:val="TOC3"/>
        <w:tabs>
          <w:tab w:val="left" w:pos="960"/>
          <w:tab w:val="right" w:leader="dot" w:pos="8630"/>
        </w:tabs>
        <w:rPr>
          <w:noProof/>
        </w:rPr>
      </w:pPr>
      <w:hyperlink w:anchor="_Toc264354799" w:history="1">
        <w:r w:rsidRPr="00605712">
          <w:rPr>
            <w:rStyle w:val="Hyperlink"/>
            <w:noProof/>
          </w:rPr>
          <w:t>a.</w:t>
        </w:r>
        <w:r>
          <w:rPr>
            <w:noProof/>
          </w:rPr>
          <w:tab/>
        </w:r>
        <w:r w:rsidRPr="00605712">
          <w:rPr>
            <w:rStyle w:val="Hyperlink"/>
            <w:noProof/>
          </w:rPr>
          <w:t>Kích hoạt tính năng Mail merge</w:t>
        </w:r>
        <w:r>
          <w:rPr>
            <w:noProof/>
            <w:webHidden/>
          </w:rPr>
          <w:tab/>
        </w:r>
        <w:r>
          <w:rPr>
            <w:noProof/>
            <w:webHidden/>
          </w:rPr>
          <w:fldChar w:fldCharType="begin"/>
        </w:r>
        <w:r>
          <w:rPr>
            <w:noProof/>
            <w:webHidden/>
          </w:rPr>
          <w:instrText xml:space="preserve"> PAGEREF _Toc264354799 \h </w:instrText>
        </w:r>
        <w:r>
          <w:rPr>
            <w:noProof/>
          </w:rPr>
        </w:r>
        <w:r>
          <w:rPr>
            <w:noProof/>
            <w:webHidden/>
          </w:rPr>
          <w:fldChar w:fldCharType="separate"/>
        </w:r>
        <w:r>
          <w:rPr>
            <w:noProof/>
            <w:webHidden/>
          </w:rPr>
          <w:t>17</w:t>
        </w:r>
        <w:r>
          <w:rPr>
            <w:noProof/>
            <w:webHidden/>
          </w:rPr>
          <w:fldChar w:fldCharType="end"/>
        </w:r>
      </w:hyperlink>
    </w:p>
    <w:p w:rsidR="00CB4408" w:rsidRDefault="00CB4408">
      <w:pPr>
        <w:pStyle w:val="TOC3"/>
        <w:tabs>
          <w:tab w:val="left" w:pos="960"/>
          <w:tab w:val="right" w:leader="dot" w:pos="8630"/>
        </w:tabs>
        <w:rPr>
          <w:noProof/>
        </w:rPr>
      </w:pPr>
      <w:hyperlink w:anchor="_Toc264354800" w:history="1">
        <w:r w:rsidRPr="00605712">
          <w:rPr>
            <w:rStyle w:val="Hyperlink"/>
            <w:noProof/>
          </w:rPr>
          <w:t>b.</w:t>
        </w:r>
        <w:r>
          <w:rPr>
            <w:noProof/>
          </w:rPr>
          <w:tab/>
        </w:r>
        <w:r w:rsidRPr="00605712">
          <w:rPr>
            <w:rStyle w:val="Hyperlink"/>
            <w:noProof/>
          </w:rPr>
          <w:t>Chèn các trường tin lên tài liệu</w:t>
        </w:r>
        <w:r>
          <w:rPr>
            <w:noProof/>
            <w:webHidden/>
          </w:rPr>
          <w:tab/>
        </w:r>
        <w:r>
          <w:rPr>
            <w:noProof/>
            <w:webHidden/>
          </w:rPr>
          <w:fldChar w:fldCharType="begin"/>
        </w:r>
        <w:r>
          <w:rPr>
            <w:noProof/>
            <w:webHidden/>
          </w:rPr>
          <w:instrText xml:space="preserve"> PAGEREF _Toc264354800 \h </w:instrText>
        </w:r>
        <w:r>
          <w:rPr>
            <w:noProof/>
          </w:rPr>
        </w:r>
        <w:r>
          <w:rPr>
            <w:noProof/>
            <w:webHidden/>
          </w:rPr>
          <w:fldChar w:fldCharType="separate"/>
        </w:r>
        <w:r>
          <w:rPr>
            <w:noProof/>
            <w:webHidden/>
          </w:rPr>
          <w:t>17</w:t>
        </w:r>
        <w:r>
          <w:rPr>
            <w:noProof/>
            <w:webHidden/>
          </w:rPr>
          <w:fldChar w:fldCharType="end"/>
        </w:r>
      </w:hyperlink>
    </w:p>
    <w:p w:rsidR="00CB4408" w:rsidRDefault="00CB4408">
      <w:pPr>
        <w:pStyle w:val="TOC3"/>
        <w:tabs>
          <w:tab w:val="left" w:pos="960"/>
          <w:tab w:val="right" w:leader="dot" w:pos="8630"/>
        </w:tabs>
        <w:rPr>
          <w:noProof/>
        </w:rPr>
      </w:pPr>
      <w:hyperlink w:anchor="_Toc264354801" w:history="1">
        <w:r w:rsidRPr="00605712">
          <w:rPr>
            <w:rStyle w:val="Hyperlink"/>
            <w:noProof/>
          </w:rPr>
          <w:t>c.</w:t>
        </w:r>
        <w:r>
          <w:rPr>
            <w:noProof/>
          </w:rPr>
          <w:tab/>
        </w:r>
        <w:r w:rsidRPr="00605712">
          <w:rPr>
            <w:rStyle w:val="Hyperlink"/>
            <w:noProof/>
          </w:rPr>
          <w:t>Thực hiện trộn tài liệu</w:t>
        </w:r>
        <w:r>
          <w:rPr>
            <w:noProof/>
            <w:webHidden/>
          </w:rPr>
          <w:tab/>
        </w:r>
        <w:r>
          <w:rPr>
            <w:noProof/>
            <w:webHidden/>
          </w:rPr>
          <w:fldChar w:fldCharType="begin"/>
        </w:r>
        <w:r>
          <w:rPr>
            <w:noProof/>
            <w:webHidden/>
          </w:rPr>
          <w:instrText xml:space="preserve"> PAGEREF _Toc264354801 \h </w:instrText>
        </w:r>
        <w:r>
          <w:rPr>
            <w:noProof/>
          </w:rPr>
        </w:r>
        <w:r>
          <w:rPr>
            <w:noProof/>
            <w:webHidden/>
          </w:rPr>
          <w:fldChar w:fldCharType="separate"/>
        </w:r>
        <w:r>
          <w:rPr>
            <w:noProof/>
            <w:webHidden/>
          </w:rPr>
          <w:t>17</w:t>
        </w:r>
        <w:r>
          <w:rPr>
            <w:noProof/>
            <w:webHidden/>
          </w:rPr>
          <w:fldChar w:fldCharType="end"/>
        </w:r>
      </w:hyperlink>
    </w:p>
    <w:p w:rsidR="00CB4408" w:rsidRDefault="00CB4408">
      <w:pPr>
        <w:pStyle w:val="TOC3"/>
        <w:tabs>
          <w:tab w:val="left" w:pos="960"/>
          <w:tab w:val="right" w:leader="dot" w:pos="8630"/>
        </w:tabs>
        <w:rPr>
          <w:noProof/>
        </w:rPr>
      </w:pPr>
      <w:hyperlink w:anchor="_Toc264354802" w:history="1">
        <w:r w:rsidRPr="00605712">
          <w:rPr>
            <w:rStyle w:val="Hyperlink"/>
            <w:noProof/>
          </w:rPr>
          <w:t>d.</w:t>
        </w:r>
        <w:r>
          <w:rPr>
            <w:noProof/>
          </w:rPr>
          <w:tab/>
        </w:r>
        <w:r w:rsidRPr="00605712">
          <w:rPr>
            <w:rStyle w:val="Hyperlink"/>
            <w:noProof/>
          </w:rPr>
          <w:t>Thanh công cụ Mail merge</w:t>
        </w:r>
        <w:r>
          <w:rPr>
            <w:noProof/>
            <w:webHidden/>
          </w:rPr>
          <w:tab/>
        </w:r>
        <w:r>
          <w:rPr>
            <w:noProof/>
            <w:webHidden/>
          </w:rPr>
          <w:fldChar w:fldCharType="begin"/>
        </w:r>
        <w:r>
          <w:rPr>
            <w:noProof/>
            <w:webHidden/>
          </w:rPr>
          <w:instrText xml:space="preserve"> PAGEREF _Toc264354802 \h </w:instrText>
        </w:r>
        <w:r>
          <w:rPr>
            <w:noProof/>
          </w:rPr>
        </w:r>
        <w:r>
          <w:rPr>
            <w:noProof/>
            <w:webHidden/>
          </w:rPr>
          <w:fldChar w:fldCharType="separate"/>
        </w:r>
        <w:r>
          <w:rPr>
            <w:noProof/>
            <w:webHidden/>
          </w:rPr>
          <w:t>18</w:t>
        </w:r>
        <w:r>
          <w:rPr>
            <w:noProof/>
            <w:webHidden/>
          </w:rPr>
          <w:fldChar w:fldCharType="end"/>
        </w:r>
      </w:hyperlink>
    </w:p>
    <w:p w:rsidR="00CB4408" w:rsidRPr="006067ED" w:rsidRDefault="00CB4408" w:rsidP="00CB4408">
      <w:r>
        <w:fldChar w:fldCharType="end"/>
      </w:r>
    </w:p>
    <w:sectPr w:rsidR="00CB4408" w:rsidRPr="006067ED">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31F12"/>
    <w:multiLevelType w:val="multilevel"/>
    <w:tmpl w:val="D39A5060"/>
    <w:lvl w:ilvl="0">
      <w:start w:val="1"/>
      <w:numFmt w:val="upperRoman"/>
      <w:pStyle w:val="Heading1"/>
      <w:lvlText w:val="%1."/>
      <w:lvlJc w:val="left"/>
      <w:pPr>
        <w:tabs>
          <w:tab w:val="num" w:pos="0"/>
        </w:tabs>
        <w:ind w:left="-360" w:firstLine="0"/>
      </w:pPr>
      <w:rPr>
        <w:rFonts w:hint="default"/>
      </w:rPr>
    </w:lvl>
    <w:lvl w:ilvl="1">
      <w:start w:val="1"/>
      <w:numFmt w:val="decimal"/>
      <w:pStyle w:val="Heading2"/>
      <w:lvlText w:val="%2."/>
      <w:lvlJc w:val="left"/>
      <w:pPr>
        <w:tabs>
          <w:tab w:val="num" w:pos="720"/>
        </w:tabs>
        <w:ind w:left="360" w:firstLine="0"/>
      </w:pPr>
      <w:rPr>
        <w:rFonts w:hint="default"/>
      </w:rPr>
    </w:lvl>
    <w:lvl w:ilvl="2">
      <w:start w:val="1"/>
      <w:numFmt w:val="lowerLetter"/>
      <w:pStyle w:val="Heading3"/>
      <w:lvlText w:val="%3."/>
      <w:lvlJc w:val="left"/>
      <w:pPr>
        <w:tabs>
          <w:tab w:val="num" w:pos="1440"/>
        </w:tabs>
        <w:ind w:left="1080" w:firstLine="0"/>
      </w:pPr>
      <w:rPr>
        <w:rFonts w:hint="default"/>
      </w:rPr>
    </w:lvl>
    <w:lvl w:ilvl="3">
      <w:start w:val="1"/>
      <w:numFmt w:val="lowerLetter"/>
      <w:pStyle w:val="Heading4"/>
      <w:lvlText w:val="%4)"/>
      <w:lvlJc w:val="left"/>
      <w:pPr>
        <w:tabs>
          <w:tab w:val="num" w:pos="2160"/>
        </w:tabs>
        <w:ind w:left="1800" w:firstLine="0"/>
      </w:pPr>
      <w:rPr>
        <w:rFonts w:hint="default"/>
      </w:rPr>
    </w:lvl>
    <w:lvl w:ilvl="4">
      <w:start w:val="1"/>
      <w:numFmt w:val="decimal"/>
      <w:pStyle w:val="Heading5"/>
      <w:lvlText w:val="(%5)"/>
      <w:lvlJc w:val="left"/>
      <w:pPr>
        <w:tabs>
          <w:tab w:val="num" w:pos="2880"/>
        </w:tabs>
        <w:ind w:left="2520" w:firstLine="0"/>
      </w:pPr>
      <w:rPr>
        <w:rFonts w:hint="default"/>
      </w:rPr>
    </w:lvl>
    <w:lvl w:ilvl="5">
      <w:start w:val="1"/>
      <w:numFmt w:val="lowerLetter"/>
      <w:pStyle w:val="Heading6"/>
      <w:lvlText w:val="(%6)"/>
      <w:lvlJc w:val="left"/>
      <w:pPr>
        <w:tabs>
          <w:tab w:val="num" w:pos="3600"/>
        </w:tabs>
        <w:ind w:left="3240" w:firstLine="0"/>
      </w:pPr>
      <w:rPr>
        <w:rFonts w:hint="default"/>
      </w:rPr>
    </w:lvl>
    <w:lvl w:ilvl="6">
      <w:start w:val="1"/>
      <w:numFmt w:val="lowerRoman"/>
      <w:pStyle w:val="Heading7"/>
      <w:lvlText w:val="(%7)"/>
      <w:lvlJc w:val="left"/>
      <w:pPr>
        <w:tabs>
          <w:tab w:val="num" w:pos="4320"/>
        </w:tabs>
        <w:ind w:left="3960" w:firstLine="0"/>
      </w:pPr>
      <w:rPr>
        <w:rFonts w:hint="default"/>
      </w:rPr>
    </w:lvl>
    <w:lvl w:ilvl="7">
      <w:start w:val="1"/>
      <w:numFmt w:val="lowerLetter"/>
      <w:pStyle w:val="Heading8"/>
      <w:lvlText w:val="(%8)"/>
      <w:lvlJc w:val="left"/>
      <w:pPr>
        <w:tabs>
          <w:tab w:val="num" w:pos="5040"/>
        </w:tabs>
        <w:ind w:left="4680" w:firstLine="0"/>
      </w:pPr>
      <w:rPr>
        <w:rFonts w:hint="default"/>
      </w:rPr>
    </w:lvl>
    <w:lvl w:ilvl="8">
      <w:start w:val="1"/>
      <w:numFmt w:val="lowerRoman"/>
      <w:pStyle w:val="Heading9"/>
      <w:lvlText w:val="(%9)"/>
      <w:lvlJc w:val="left"/>
      <w:pPr>
        <w:tabs>
          <w:tab w:val="num" w:pos="5760"/>
        </w:tabs>
        <w:ind w:left="5400" w:firstLine="0"/>
      </w:pPr>
      <w:rPr>
        <w:rFonts w:hint="default"/>
      </w:rPr>
    </w:lvl>
  </w:abstractNum>
  <w:abstractNum w:abstractNumId="1">
    <w:nsid w:val="62AA5D96"/>
    <w:multiLevelType w:val="multilevel"/>
    <w:tmpl w:val="231A16C0"/>
    <w:lvl w:ilvl="0">
      <w:start w:val="1"/>
      <w:numFmt w:val="upperRoman"/>
      <w:lvlText w:val="%1."/>
      <w:lvlJc w:val="left"/>
      <w:pPr>
        <w:tabs>
          <w:tab w:val="num" w:pos="360"/>
        </w:tabs>
        <w:ind w:left="0" w:firstLine="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nsid w:val="79B4440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attachedTemplate r:id="rId1"/>
  <w:stylePaneFormatFilter w:val="3F01"/>
  <w:documentProtection w:edit="readOnly" w:enforcement="1" w:cryptProviderType="rsaFull" w:cryptAlgorithmClass="hash" w:cryptAlgorithmType="typeAny" w:cryptAlgorithmSid="4" w:cryptSpinCount="50000" w:hash="YTt11xqd8EN5lhhnRusoUwy87f4=" w:salt="Kjxkl965FNoADHIzHfNNJA=="/>
  <w:defaultTabStop w:val="720"/>
  <w:characterSpacingControl w:val="doNotCompress"/>
  <w:compat/>
  <w:rsids>
    <w:rsidRoot w:val="00DC6B57"/>
    <w:rsid w:val="002F3B0F"/>
    <w:rsid w:val="0047715D"/>
    <w:rsid w:val="006067ED"/>
    <w:rsid w:val="00624D94"/>
    <w:rsid w:val="006875CF"/>
    <w:rsid w:val="00A615B0"/>
    <w:rsid w:val="00A70BDC"/>
    <w:rsid w:val="00AB2782"/>
    <w:rsid w:val="00CB4408"/>
    <w:rsid w:val="00D95DB4"/>
    <w:rsid w:val="00DC6B57"/>
    <w:rsid w:val="00EB5C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B4408"/>
    <w:pPr>
      <w:jc w:val="both"/>
    </w:pPr>
    <w:rPr>
      <w:rFonts w:ascii="Arial" w:hAnsi="Arial"/>
    </w:rPr>
  </w:style>
  <w:style w:type="paragraph" w:styleId="Heading1">
    <w:name w:val="heading 1"/>
    <w:basedOn w:val="Normal"/>
    <w:next w:val="Normal"/>
    <w:autoRedefine/>
    <w:qFormat/>
    <w:rsid w:val="00A70BDC"/>
    <w:pPr>
      <w:keepNext/>
      <w:numPr>
        <w:numId w:val="1"/>
      </w:numPr>
      <w:pBdr>
        <w:top w:val="single" w:sz="4" w:space="1" w:color="auto" w:shadow="1"/>
        <w:left w:val="single" w:sz="4" w:space="4" w:color="auto" w:shadow="1"/>
        <w:bottom w:val="single" w:sz="4" w:space="1" w:color="auto" w:shadow="1"/>
        <w:right w:val="single" w:sz="4" w:space="4" w:color="auto" w:shadow="1"/>
      </w:pBdr>
      <w:shd w:val="clear" w:color="auto" w:fill="E0E0E0"/>
      <w:spacing w:before="120" w:after="60"/>
      <w:ind w:left="0"/>
      <w:outlineLvl w:val="0"/>
    </w:pPr>
    <w:rPr>
      <w:rFonts w:cs="Arial"/>
      <w:b/>
      <w:bCs/>
      <w:color w:val="FF0000"/>
      <w:kern w:val="32"/>
      <w:sz w:val="26"/>
      <w:szCs w:val="26"/>
    </w:rPr>
  </w:style>
  <w:style w:type="paragraph" w:styleId="Heading2">
    <w:name w:val="heading 2"/>
    <w:basedOn w:val="Normal"/>
    <w:next w:val="Normal"/>
    <w:autoRedefine/>
    <w:qFormat/>
    <w:rsid w:val="00A70BDC"/>
    <w:pPr>
      <w:keepNext/>
      <w:numPr>
        <w:ilvl w:val="1"/>
        <w:numId w:val="1"/>
      </w:numPr>
      <w:spacing w:before="60" w:after="60"/>
      <w:outlineLvl w:val="1"/>
    </w:pPr>
    <w:rPr>
      <w:rFonts w:cs="Arial"/>
      <w:b/>
      <w:bCs/>
      <w:iCs/>
      <w:color w:val="0000FF"/>
    </w:rPr>
  </w:style>
  <w:style w:type="paragraph" w:styleId="Heading3">
    <w:name w:val="heading 3"/>
    <w:basedOn w:val="Normal"/>
    <w:next w:val="Normal"/>
    <w:autoRedefine/>
    <w:qFormat/>
    <w:rsid w:val="00A70BDC"/>
    <w:pPr>
      <w:keepNext/>
      <w:numPr>
        <w:ilvl w:val="2"/>
        <w:numId w:val="1"/>
      </w:numPr>
      <w:tabs>
        <w:tab w:val="left" w:pos="1080"/>
      </w:tabs>
      <w:spacing w:before="60" w:after="60"/>
      <w:outlineLvl w:val="2"/>
    </w:pPr>
    <w:rPr>
      <w:rFonts w:cs="Arial"/>
      <w:b/>
      <w:bCs/>
      <w:color w:val="FF9900"/>
      <w:sz w:val="22"/>
      <w:szCs w:val="22"/>
    </w:rPr>
  </w:style>
  <w:style w:type="paragraph" w:styleId="Heading4">
    <w:name w:val="heading 4"/>
    <w:basedOn w:val="Normal"/>
    <w:next w:val="Normal"/>
    <w:qFormat/>
    <w:rsid w:val="00A70BDC"/>
    <w:pPr>
      <w:keepNext/>
      <w:numPr>
        <w:ilvl w:val="3"/>
        <w:numId w:val="1"/>
      </w:numPr>
      <w:spacing w:before="240" w:after="60"/>
      <w:outlineLvl w:val="3"/>
    </w:pPr>
    <w:rPr>
      <w:b/>
      <w:bCs/>
      <w:sz w:val="28"/>
      <w:szCs w:val="28"/>
    </w:rPr>
  </w:style>
  <w:style w:type="paragraph" w:styleId="Heading5">
    <w:name w:val="heading 5"/>
    <w:basedOn w:val="Normal"/>
    <w:next w:val="Normal"/>
    <w:qFormat/>
    <w:rsid w:val="00A70BDC"/>
    <w:pPr>
      <w:numPr>
        <w:ilvl w:val="4"/>
        <w:numId w:val="1"/>
      </w:numPr>
      <w:spacing w:before="240" w:after="60"/>
      <w:outlineLvl w:val="4"/>
    </w:pPr>
    <w:rPr>
      <w:b/>
      <w:bCs/>
      <w:i/>
      <w:iCs/>
      <w:sz w:val="26"/>
      <w:szCs w:val="26"/>
    </w:rPr>
  </w:style>
  <w:style w:type="paragraph" w:styleId="Heading6">
    <w:name w:val="heading 6"/>
    <w:basedOn w:val="Normal"/>
    <w:next w:val="Normal"/>
    <w:qFormat/>
    <w:rsid w:val="00A70BDC"/>
    <w:pPr>
      <w:numPr>
        <w:ilvl w:val="5"/>
        <w:numId w:val="1"/>
      </w:numPr>
      <w:spacing w:before="240" w:after="60"/>
      <w:outlineLvl w:val="5"/>
    </w:pPr>
    <w:rPr>
      <w:b/>
      <w:bCs/>
      <w:sz w:val="22"/>
      <w:szCs w:val="22"/>
    </w:rPr>
  </w:style>
  <w:style w:type="paragraph" w:styleId="Heading7">
    <w:name w:val="heading 7"/>
    <w:basedOn w:val="Normal"/>
    <w:next w:val="Normal"/>
    <w:qFormat/>
    <w:rsid w:val="00A70BDC"/>
    <w:pPr>
      <w:numPr>
        <w:ilvl w:val="6"/>
        <w:numId w:val="1"/>
      </w:numPr>
      <w:spacing w:before="240" w:after="60"/>
      <w:outlineLvl w:val="6"/>
    </w:pPr>
  </w:style>
  <w:style w:type="paragraph" w:styleId="Heading8">
    <w:name w:val="heading 8"/>
    <w:basedOn w:val="Normal"/>
    <w:next w:val="Normal"/>
    <w:qFormat/>
    <w:rsid w:val="00A70BDC"/>
    <w:pPr>
      <w:numPr>
        <w:ilvl w:val="7"/>
        <w:numId w:val="1"/>
      </w:numPr>
      <w:spacing w:before="240" w:after="60"/>
      <w:outlineLvl w:val="7"/>
    </w:pPr>
    <w:rPr>
      <w:i/>
      <w:iCs/>
    </w:rPr>
  </w:style>
  <w:style w:type="paragraph" w:styleId="Heading9">
    <w:name w:val="heading 9"/>
    <w:basedOn w:val="Normal"/>
    <w:next w:val="Normal"/>
    <w:qFormat/>
    <w:rsid w:val="00A70BDC"/>
    <w:pPr>
      <w:numPr>
        <w:ilvl w:val="8"/>
        <w:numId w:val="1"/>
      </w:numPr>
      <w:spacing w:before="240" w:after="60"/>
      <w:outlineLvl w:val="8"/>
    </w:pPr>
    <w:rPr>
      <w:rFonts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DocumentMap">
    <w:name w:val="Document Map"/>
    <w:basedOn w:val="Normal"/>
    <w:semiHidden/>
    <w:rsid w:val="00A70BDC"/>
    <w:pPr>
      <w:shd w:val="clear" w:color="auto" w:fill="000080"/>
    </w:pPr>
    <w:rPr>
      <w:rFonts w:ascii="Tahoma" w:hAnsi="Tahoma" w:cs="Tahoma"/>
    </w:rPr>
  </w:style>
  <w:style w:type="character" w:styleId="Hyperlink">
    <w:name w:val="Hyperlink"/>
    <w:basedOn w:val="DefaultParagraphFont"/>
    <w:rsid w:val="00CB4408"/>
    <w:rPr>
      <w:color w:val="0000FF"/>
      <w:u w:val="single"/>
    </w:rPr>
  </w:style>
  <w:style w:type="paragraph" w:styleId="TOC1">
    <w:name w:val="toc 1"/>
    <w:basedOn w:val="Normal"/>
    <w:next w:val="Normal"/>
    <w:autoRedefine/>
    <w:semiHidden/>
    <w:rsid w:val="00CB4408"/>
    <w:rPr>
      <w:b/>
      <w:color w:val="800000"/>
      <w:sz w:val="22"/>
    </w:rPr>
  </w:style>
  <w:style w:type="paragraph" w:styleId="TOC2">
    <w:name w:val="toc 2"/>
    <w:basedOn w:val="Normal"/>
    <w:next w:val="Normal"/>
    <w:autoRedefine/>
    <w:semiHidden/>
    <w:rsid w:val="00CB4408"/>
    <w:pPr>
      <w:ind w:left="200"/>
    </w:pPr>
    <w:rPr>
      <w:b/>
      <w:color w:val="339966"/>
    </w:rPr>
  </w:style>
  <w:style w:type="paragraph" w:styleId="TOC3">
    <w:name w:val="toc 3"/>
    <w:basedOn w:val="Normal"/>
    <w:next w:val="Normal"/>
    <w:autoRedefine/>
    <w:semiHidden/>
    <w:rsid w:val="00CB4408"/>
    <w:pPr>
      <w:ind w:left="4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0.dot</Template>
  <TotalTime>0</TotalTime>
  <Pages>20</Pages>
  <Words>10483</Words>
  <Characters>59757</Characters>
  <Application>Microsoft Office Word</Application>
  <DocSecurity>8</DocSecurity>
  <Lines>497</Lines>
  <Paragraphs>140</Paragraphs>
  <ScaleCrop>false</ScaleCrop>
  <HeadingPairs>
    <vt:vector size="2" baseType="variant">
      <vt:variant>
        <vt:lpstr>Title</vt:lpstr>
      </vt:variant>
      <vt:variant>
        <vt:i4>1</vt:i4>
      </vt:variant>
    </vt:vector>
  </HeadingPairs>
  <TitlesOfParts>
    <vt:vector size="1" baseType="lpstr">
      <vt:lpstr>Bài mở đầu</vt:lpstr>
    </vt:vector>
  </TitlesOfParts>
  <Company/>
  <LinksUpToDate>false</LinksUpToDate>
  <CharactersWithSpaces>70100</CharactersWithSpaces>
  <SharedDoc>false</SharedDoc>
  <HLinks>
    <vt:vector size="606" baseType="variant">
      <vt:variant>
        <vt:i4>1441851</vt:i4>
      </vt:variant>
      <vt:variant>
        <vt:i4>602</vt:i4>
      </vt:variant>
      <vt:variant>
        <vt:i4>0</vt:i4>
      </vt:variant>
      <vt:variant>
        <vt:i4>5</vt:i4>
      </vt:variant>
      <vt:variant>
        <vt:lpwstr/>
      </vt:variant>
      <vt:variant>
        <vt:lpwstr>_Toc264354802</vt:lpwstr>
      </vt:variant>
      <vt:variant>
        <vt:i4>1441851</vt:i4>
      </vt:variant>
      <vt:variant>
        <vt:i4>596</vt:i4>
      </vt:variant>
      <vt:variant>
        <vt:i4>0</vt:i4>
      </vt:variant>
      <vt:variant>
        <vt:i4>5</vt:i4>
      </vt:variant>
      <vt:variant>
        <vt:lpwstr/>
      </vt:variant>
      <vt:variant>
        <vt:lpwstr>_Toc264354801</vt:lpwstr>
      </vt:variant>
      <vt:variant>
        <vt:i4>1441851</vt:i4>
      </vt:variant>
      <vt:variant>
        <vt:i4>590</vt:i4>
      </vt:variant>
      <vt:variant>
        <vt:i4>0</vt:i4>
      </vt:variant>
      <vt:variant>
        <vt:i4>5</vt:i4>
      </vt:variant>
      <vt:variant>
        <vt:lpwstr/>
      </vt:variant>
      <vt:variant>
        <vt:lpwstr>_Toc264354800</vt:lpwstr>
      </vt:variant>
      <vt:variant>
        <vt:i4>2031668</vt:i4>
      </vt:variant>
      <vt:variant>
        <vt:i4>584</vt:i4>
      </vt:variant>
      <vt:variant>
        <vt:i4>0</vt:i4>
      </vt:variant>
      <vt:variant>
        <vt:i4>5</vt:i4>
      </vt:variant>
      <vt:variant>
        <vt:lpwstr/>
      </vt:variant>
      <vt:variant>
        <vt:lpwstr>_Toc264354799</vt:lpwstr>
      </vt:variant>
      <vt:variant>
        <vt:i4>2031668</vt:i4>
      </vt:variant>
      <vt:variant>
        <vt:i4>578</vt:i4>
      </vt:variant>
      <vt:variant>
        <vt:i4>0</vt:i4>
      </vt:variant>
      <vt:variant>
        <vt:i4>5</vt:i4>
      </vt:variant>
      <vt:variant>
        <vt:lpwstr/>
      </vt:variant>
      <vt:variant>
        <vt:lpwstr>_Toc264354798</vt:lpwstr>
      </vt:variant>
      <vt:variant>
        <vt:i4>2031668</vt:i4>
      </vt:variant>
      <vt:variant>
        <vt:i4>572</vt:i4>
      </vt:variant>
      <vt:variant>
        <vt:i4>0</vt:i4>
      </vt:variant>
      <vt:variant>
        <vt:i4>5</vt:i4>
      </vt:variant>
      <vt:variant>
        <vt:lpwstr/>
      </vt:variant>
      <vt:variant>
        <vt:lpwstr>_Toc264354797</vt:lpwstr>
      </vt:variant>
      <vt:variant>
        <vt:i4>2031668</vt:i4>
      </vt:variant>
      <vt:variant>
        <vt:i4>566</vt:i4>
      </vt:variant>
      <vt:variant>
        <vt:i4>0</vt:i4>
      </vt:variant>
      <vt:variant>
        <vt:i4>5</vt:i4>
      </vt:variant>
      <vt:variant>
        <vt:lpwstr/>
      </vt:variant>
      <vt:variant>
        <vt:lpwstr>_Toc264354796</vt:lpwstr>
      </vt:variant>
      <vt:variant>
        <vt:i4>2031668</vt:i4>
      </vt:variant>
      <vt:variant>
        <vt:i4>560</vt:i4>
      </vt:variant>
      <vt:variant>
        <vt:i4>0</vt:i4>
      </vt:variant>
      <vt:variant>
        <vt:i4>5</vt:i4>
      </vt:variant>
      <vt:variant>
        <vt:lpwstr/>
      </vt:variant>
      <vt:variant>
        <vt:lpwstr>_Toc264354795</vt:lpwstr>
      </vt:variant>
      <vt:variant>
        <vt:i4>2031668</vt:i4>
      </vt:variant>
      <vt:variant>
        <vt:i4>554</vt:i4>
      </vt:variant>
      <vt:variant>
        <vt:i4>0</vt:i4>
      </vt:variant>
      <vt:variant>
        <vt:i4>5</vt:i4>
      </vt:variant>
      <vt:variant>
        <vt:lpwstr/>
      </vt:variant>
      <vt:variant>
        <vt:lpwstr>_Toc264354794</vt:lpwstr>
      </vt:variant>
      <vt:variant>
        <vt:i4>2031668</vt:i4>
      </vt:variant>
      <vt:variant>
        <vt:i4>548</vt:i4>
      </vt:variant>
      <vt:variant>
        <vt:i4>0</vt:i4>
      </vt:variant>
      <vt:variant>
        <vt:i4>5</vt:i4>
      </vt:variant>
      <vt:variant>
        <vt:lpwstr/>
      </vt:variant>
      <vt:variant>
        <vt:lpwstr>_Toc264354793</vt:lpwstr>
      </vt:variant>
      <vt:variant>
        <vt:i4>2031668</vt:i4>
      </vt:variant>
      <vt:variant>
        <vt:i4>542</vt:i4>
      </vt:variant>
      <vt:variant>
        <vt:i4>0</vt:i4>
      </vt:variant>
      <vt:variant>
        <vt:i4>5</vt:i4>
      </vt:variant>
      <vt:variant>
        <vt:lpwstr/>
      </vt:variant>
      <vt:variant>
        <vt:lpwstr>_Toc264354792</vt:lpwstr>
      </vt:variant>
      <vt:variant>
        <vt:i4>2031668</vt:i4>
      </vt:variant>
      <vt:variant>
        <vt:i4>536</vt:i4>
      </vt:variant>
      <vt:variant>
        <vt:i4>0</vt:i4>
      </vt:variant>
      <vt:variant>
        <vt:i4>5</vt:i4>
      </vt:variant>
      <vt:variant>
        <vt:lpwstr/>
      </vt:variant>
      <vt:variant>
        <vt:lpwstr>_Toc264354791</vt:lpwstr>
      </vt:variant>
      <vt:variant>
        <vt:i4>2031668</vt:i4>
      </vt:variant>
      <vt:variant>
        <vt:i4>530</vt:i4>
      </vt:variant>
      <vt:variant>
        <vt:i4>0</vt:i4>
      </vt:variant>
      <vt:variant>
        <vt:i4>5</vt:i4>
      </vt:variant>
      <vt:variant>
        <vt:lpwstr/>
      </vt:variant>
      <vt:variant>
        <vt:lpwstr>_Toc264354790</vt:lpwstr>
      </vt:variant>
      <vt:variant>
        <vt:i4>1966132</vt:i4>
      </vt:variant>
      <vt:variant>
        <vt:i4>524</vt:i4>
      </vt:variant>
      <vt:variant>
        <vt:i4>0</vt:i4>
      </vt:variant>
      <vt:variant>
        <vt:i4>5</vt:i4>
      </vt:variant>
      <vt:variant>
        <vt:lpwstr/>
      </vt:variant>
      <vt:variant>
        <vt:lpwstr>_Toc264354789</vt:lpwstr>
      </vt:variant>
      <vt:variant>
        <vt:i4>1966132</vt:i4>
      </vt:variant>
      <vt:variant>
        <vt:i4>518</vt:i4>
      </vt:variant>
      <vt:variant>
        <vt:i4>0</vt:i4>
      </vt:variant>
      <vt:variant>
        <vt:i4>5</vt:i4>
      </vt:variant>
      <vt:variant>
        <vt:lpwstr/>
      </vt:variant>
      <vt:variant>
        <vt:lpwstr>_Toc264354788</vt:lpwstr>
      </vt:variant>
      <vt:variant>
        <vt:i4>1966132</vt:i4>
      </vt:variant>
      <vt:variant>
        <vt:i4>512</vt:i4>
      </vt:variant>
      <vt:variant>
        <vt:i4>0</vt:i4>
      </vt:variant>
      <vt:variant>
        <vt:i4>5</vt:i4>
      </vt:variant>
      <vt:variant>
        <vt:lpwstr/>
      </vt:variant>
      <vt:variant>
        <vt:lpwstr>_Toc264354787</vt:lpwstr>
      </vt:variant>
      <vt:variant>
        <vt:i4>1966132</vt:i4>
      </vt:variant>
      <vt:variant>
        <vt:i4>506</vt:i4>
      </vt:variant>
      <vt:variant>
        <vt:i4>0</vt:i4>
      </vt:variant>
      <vt:variant>
        <vt:i4>5</vt:i4>
      </vt:variant>
      <vt:variant>
        <vt:lpwstr/>
      </vt:variant>
      <vt:variant>
        <vt:lpwstr>_Toc264354786</vt:lpwstr>
      </vt:variant>
      <vt:variant>
        <vt:i4>1966132</vt:i4>
      </vt:variant>
      <vt:variant>
        <vt:i4>500</vt:i4>
      </vt:variant>
      <vt:variant>
        <vt:i4>0</vt:i4>
      </vt:variant>
      <vt:variant>
        <vt:i4>5</vt:i4>
      </vt:variant>
      <vt:variant>
        <vt:lpwstr/>
      </vt:variant>
      <vt:variant>
        <vt:lpwstr>_Toc264354785</vt:lpwstr>
      </vt:variant>
      <vt:variant>
        <vt:i4>1966132</vt:i4>
      </vt:variant>
      <vt:variant>
        <vt:i4>494</vt:i4>
      </vt:variant>
      <vt:variant>
        <vt:i4>0</vt:i4>
      </vt:variant>
      <vt:variant>
        <vt:i4>5</vt:i4>
      </vt:variant>
      <vt:variant>
        <vt:lpwstr/>
      </vt:variant>
      <vt:variant>
        <vt:lpwstr>_Toc264354784</vt:lpwstr>
      </vt:variant>
      <vt:variant>
        <vt:i4>1966132</vt:i4>
      </vt:variant>
      <vt:variant>
        <vt:i4>488</vt:i4>
      </vt:variant>
      <vt:variant>
        <vt:i4>0</vt:i4>
      </vt:variant>
      <vt:variant>
        <vt:i4>5</vt:i4>
      </vt:variant>
      <vt:variant>
        <vt:lpwstr/>
      </vt:variant>
      <vt:variant>
        <vt:lpwstr>_Toc264354783</vt:lpwstr>
      </vt:variant>
      <vt:variant>
        <vt:i4>1966132</vt:i4>
      </vt:variant>
      <vt:variant>
        <vt:i4>482</vt:i4>
      </vt:variant>
      <vt:variant>
        <vt:i4>0</vt:i4>
      </vt:variant>
      <vt:variant>
        <vt:i4>5</vt:i4>
      </vt:variant>
      <vt:variant>
        <vt:lpwstr/>
      </vt:variant>
      <vt:variant>
        <vt:lpwstr>_Toc264354782</vt:lpwstr>
      </vt:variant>
      <vt:variant>
        <vt:i4>1966132</vt:i4>
      </vt:variant>
      <vt:variant>
        <vt:i4>476</vt:i4>
      </vt:variant>
      <vt:variant>
        <vt:i4>0</vt:i4>
      </vt:variant>
      <vt:variant>
        <vt:i4>5</vt:i4>
      </vt:variant>
      <vt:variant>
        <vt:lpwstr/>
      </vt:variant>
      <vt:variant>
        <vt:lpwstr>_Toc264354781</vt:lpwstr>
      </vt:variant>
      <vt:variant>
        <vt:i4>1966132</vt:i4>
      </vt:variant>
      <vt:variant>
        <vt:i4>470</vt:i4>
      </vt:variant>
      <vt:variant>
        <vt:i4>0</vt:i4>
      </vt:variant>
      <vt:variant>
        <vt:i4>5</vt:i4>
      </vt:variant>
      <vt:variant>
        <vt:lpwstr/>
      </vt:variant>
      <vt:variant>
        <vt:lpwstr>_Toc264354780</vt:lpwstr>
      </vt:variant>
      <vt:variant>
        <vt:i4>1114164</vt:i4>
      </vt:variant>
      <vt:variant>
        <vt:i4>464</vt:i4>
      </vt:variant>
      <vt:variant>
        <vt:i4>0</vt:i4>
      </vt:variant>
      <vt:variant>
        <vt:i4>5</vt:i4>
      </vt:variant>
      <vt:variant>
        <vt:lpwstr/>
      </vt:variant>
      <vt:variant>
        <vt:lpwstr>_Toc264354779</vt:lpwstr>
      </vt:variant>
      <vt:variant>
        <vt:i4>1114164</vt:i4>
      </vt:variant>
      <vt:variant>
        <vt:i4>458</vt:i4>
      </vt:variant>
      <vt:variant>
        <vt:i4>0</vt:i4>
      </vt:variant>
      <vt:variant>
        <vt:i4>5</vt:i4>
      </vt:variant>
      <vt:variant>
        <vt:lpwstr/>
      </vt:variant>
      <vt:variant>
        <vt:lpwstr>_Toc264354778</vt:lpwstr>
      </vt:variant>
      <vt:variant>
        <vt:i4>1114164</vt:i4>
      </vt:variant>
      <vt:variant>
        <vt:i4>452</vt:i4>
      </vt:variant>
      <vt:variant>
        <vt:i4>0</vt:i4>
      </vt:variant>
      <vt:variant>
        <vt:i4>5</vt:i4>
      </vt:variant>
      <vt:variant>
        <vt:lpwstr/>
      </vt:variant>
      <vt:variant>
        <vt:lpwstr>_Toc264354777</vt:lpwstr>
      </vt:variant>
      <vt:variant>
        <vt:i4>1114164</vt:i4>
      </vt:variant>
      <vt:variant>
        <vt:i4>446</vt:i4>
      </vt:variant>
      <vt:variant>
        <vt:i4>0</vt:i4>
      </vt:variant>
      <vt:variant>
        <vt:i4>5</vt:i4>
      </vt:variant>
      <vt:variant>
        <vt:lpwstr/>
      </vt:variant>
      <vt:variant>
        <vt:lpwstr>_Toc264354776</vt:lpwstr>
      </vt:variant>
      <vt:variant>
        <vt:i4>1114164</vt:i4>
      </vt:variant>
      <vt:variant>
        <vt:i4>440</vt:i4>
      </vt:variant>
      <vt:variant>
        <vt:i4>0</vt:i4>
      </vt:variant>
      <vt:variant>
        <vt:i4>5</vt:i4>
      </vt:variant>
      <vt:variant>
        <vt:lpwstr/>
      </vt:variant>
      <vt:variant>
        <vt:lpwstr>_Toc264354775</vt:lpwstr>
      </vt:variant>
      <vt:variant>
        <vt:i4>1114164</vt:i4>
      </vt:variant>
      <vt:variant>
        <vt:i4>434</vt:i4>
      </vt:variant>
      <vt:variant>
        <vt:i4>0</vt:i4>
      </vt:variant>
      <vt:variant>
        <vt:i4>5</vt:i4>
      </vt:variant>
      <vt:variant>
        <vt:lpwstr/>
      </vt:variant>
      <vt:variant>
        <vt:lpwstr>_Toc264354774</vt:lpwstr>
      </vt:variant>
      <vt:variant>
        <vt:i4>1114164</vt:i4>
      </vt:variant>
      <vt:variant>
        <vt:i4>428</vt:i4>
      </vt:variant>
      <vt:variant>
        <vt:i4>0</vt:i4>
      </vt:variant>
      <vt:variant>
        <vt:i4>5</vt:i4>
      </vt:variant>
      <vt:variant>
        <vt:lpwstr/>
      </vt:variant>
      <vt:variant>
        <vt:lpwstr>_Toc264354773</vt:lpwstr>
      </vt:variant>
      <vt:variant>
        <vt:i4>1114164</vt:i4>
      </vt:variant>
      <vt:variant>
        <vt:i4>422</vt:i4>
      </vt:variant>
      <vt:variant>
        <vt:i4>0</vt:i4>
      </vt:variant>
      <vt:variant>
        <vt:i4>5</vt:i4>
      </vt:variant>
      <vt:variant>
        <vt:lpwstr/>
      </vt:variant>
      <vt:variant>
        <vt:lpwstr>_Toc264354772</vt:lpwstr>
      </vt:variant>
      <vt:variant>
        <vt:i4>1114164</vt:i4>
      </vt:variant>
      <vt:variant>
        <vt:i4>416</vt:i4>
      </vt:variant>
      <vt:variant>
        <vt:i4>0</vt:i4>
      </vt:variant>
      <vt:variant>
        <vt:i4>5</vt:i4>
      </vt:variant>
      <vt:variant>
        <vt:lpwstr/>
      </vt:variant>
      <vt:variant>
        <vt:lpwstr>_Toc264354771</vt:lpwstr>
      </vt:variant>
      <vt:variant>
        <vt:i4>1114164</vt:i4>
      </vt:variant>
      <vt:variant>
        <vt:i4>410</vt:i4>
      </vt:variant>
      <vt:variant>
        <vt:i4>0</vt:i4>
      </vt:variant>
      <vt:variant>
        <vt:i4>5</vt:i4>
      </vt:variant>
      <vt:variant>
        <vt:lpwstr/>
      </vt:variant>
      <vt:variant>
        <vt:lpwstr>_Toc264354770</vt:lpwstr>
      </vt:variant>
      <vt:variant>
        <vt:i4>1048628</vt:i4>
      </vt:variant>
      <vt:variant>
        <vt:i4>404</vt:i4>
      </vt:variant>
      <vt:variant>
        <vt:i4>0</vt:i4>
      </vt:variant>
      <vt:variant>
        <vt:i4>5</vt:i4>
      </vt:variant>
      <vt:variant>
        <vt:lpwstr/>
      </vt:variant>
      <vt:variant>
        <vt:lpwstr>_Toc264354769</vt:lpwstr>
      </vt:variant>
      <vt:variant>
        <vt:i4>1048628</vt:i4>
      </vt:variant>
      <vt:variant>
        <vt:i4>398</vt:i4>
      </vt:variant>
      <vt:variant>
        <vt:i4>0</vt:i4>
      </vt:variant>
      <vt:variant>
        <vt:i4>5</vt:i4>
      </vt:variant>
      <vt:variant>
        <vt:lpwstr/>
      </vt:variant>
      <vt:variant>
        <vt:lpwstr>_Toc264354768</vt:lpwstr>
      </vt:variant>
      <vt:variant>
        <vt:i4>1048628</vt:i4>
      </vt:variant>
      <vt:variant>
        <vt:i4>392</vt:i4>
      </vt:variant>
      <vt:variant>
        <vt:i4>0</vt:i4>
      </vt:variant>
      <vt:variant>
        <vt:i4>5</vt:i4>
      </vt:variant>
      <vt:variant>
        <vt:lpwstr/>
      </vt:variant>
      <vt:variant>
        <vt:lpwstr>_Toc264354767</vt:lpwstr>
      </vt:variant>
      <vt:variant>
        <vt:i4>1048628</vt:i4>
      </vt:variant>
      <vt:variant>
        <vt:i4>386</vt:i4>
      </vt:variant>
      <vt:variant>
        <vt:i4>0</vt:i4>
      </vt:variant>
      <vt:variant>
        <vt:i4>5</vt:i4>
      </vt:variant>
      <vt:variant>
        <vt:lpwstr/>
      </vt:variant>
      <vt:variant>
        <vt:lpwstr>_Toc264354766</vt:lpwstr>
      </vt:variant>
      <vt:variant>
        <vt:i4>1048628</vt:i4>
      </vt:variant>
      <vt:variant>
        <vt:i4>380</vt:i4>
      </vt:variant>
      <vt:variant>
        <vt:i4>0</vt:i4>
      </vt:variant>
      <vt:variant>
        <vt:i4>5</vt:i4>
      </vt:variant>
      <vt:variant>
        <vt:lpwstr/>
      </vt:variant>
      <vt:variant>
        <vt:lpwstr>_Toc264354765</vt:lpwstr>
      </vt:variant>
      <vt:variant>
        <vt:i4>1048628</vt:i4>
      </vt:variant>
      <vt:variant>
        <vt:i4>374</vt:i4>
      </vt:variant>
      <vt:variant>
        <vt:i4>0</vt:i4>
      </vt:variant>
      <vt:variant>
        <vt:i4>5</vt:i4>
      </vt:variant>
      <vt:variant>
        <vt:lpwstr/>
      </vt:variant>
      <vt:variant>
        <vt:lpwstr>_Toc264354764</vt:lpwstr>
      </vt:variant>
      <vt:variant>
        <vt:i4>1048628</vt:i4>
      </vt:variant>
      <vt:variant>
        <vt:i4>368</vt:i4>
      </vt:variant>
      <vt:variant>
        <vt:i4>0</vt:i4>
      </vt:variant>
      <vt:variant>
        <vt:i4>5</vt:i4>
      </vt:variant>
      <vt:variant>
        <vt:lpwstr/>
      </vt:variant>
      <vt:variant>
        <vt:lpwstr>_Toc264354763</vt:lpwstr>
      </vt:variant>
      <vt:variant>
        <vt:i4>1048628</vt:i4>
      </vt:variant>
      <vt:variant>
        <vt:i4>362</vt:i4>
      </vt:variant>
      <vt:variant>
        <vt:i4>0</vt:i4>
      </vt:variant>
      <vt:variant>
        <vt:i4>5</vt:i4>
      </vt:variant>
      <vt:variant>
        <vt:lpwstr/>
      </vt:variant>
      <vt:variant>
        <vt:lpwstr>_Toc264354762</vt:lpwstr>
      </vt:variant>
      <vt:variant>
        <vt:i4>1048628</vt:i4>
      </vt:variant>
      <vt:variant>
        <vt:i4>356</vt:i4>
      </vt:variant>
      <vt:variant>
        <vt:i4>0</vt:i4>
      </vt:variant>
      <vt:variant>
        <vt:i4>5</vt:i4>
      </vt:variant>
      <vt:variant>
        <vt:lpwstr/>
      </vt:variant>
      <vt:variant>
        <vt:lpwstr>_Toc264354761</vt:lpwstr>
      </vt:variant>
      <vt:variant>
        <vt:i4>1048628</vt:i4>
      </vt:variant>
      <vt:variant>
        <vt:i4>350</vt:i4>
      </vt:variant>
      <vt:variant>
        <vt:i4>0</vt:i4>
      </vt:variant>
      <vt:variant>
        <vt:i4>5</vt:i4>
      </vt:variant>
      <vt:variant>
        <vt:lpwstr/>
      </vt:variant>
      <vt:variant>
        <vt:lpwstr>_Toc264354760</vt:lpwstr>
      </vt:variant>
      <vt:variant>
        <vt:i4>1245236</vt:i4>
      </vt:variant>
      <vt:variant>
        <vt:i4>344</vt:i4>
      </vt:variant>
      <vt:variant>
        <vt:i4>0</vt:i4>
      </vt:variant>
      <vt:variant>
        <vt:i4>5</vt:i4>
      </vt:variant>
      <vt:variant>
        <vt:lpwstr/>
      </vt:variant>
      <vt:variant>
        <vt:lpwstr>_Toc264354759</vt:lpwstr>
      </vt:variant>
      <vt:variant>
        <vt:i4>1245236</vt:i4>
      </vt:variant>
      <vt:variant>
        <vt:i4>338</vt:i4>
      </vt:variant>
      <vt:variant>
        <vt:i4>0</vt:i4>
      </vt:variant>
      <vt:variant>
        <vt:i4>5</vt:i4>
      </vt:variant>
      <vt:variant>
        <vt:lpwstr/>
      </vt:variant>
      <vt:variant>
        <vt:lpwstr>_Toc264354758</vt:lpwstr>
      </vt:variant>
      <vt:variant>
        <vt:i4>1245236</vt:i4>
      </vt:variant>
      <vt:variant>
        <vt:i4>332</vt:i4>
      </vt:variant>
      <vt:variant>
        <vt:i4>0</vt:i4>
      </vt:variant>
      <vt:variant>
        <vt:i4>5</vt:i4>
      </vt:variant>
      <vt:variant>
        <vt:lpwstr/>
      </vt:variant>
      <vt:variant>
        <vt:lpwstr>_Toc264354757</vt:lpwstr>
      </vt:variant>
      <vt:variant>
        <vt:i4>1245236</vt:i4>
      </vt:variant>
      <vt:variant>
        <vt:i4>326</vt:i4>
      </vt:variant>
      <vt:variant>
        <vt:i4>0</vt:i4>
      </vt:variant>
      <vt:variant>
        <vt:i4>5</vt:i4>
      </vt:variant>
      <vt:variant>
        <vt:lpwstr/>
      </vt:variant>
      <vt:variant>
        <vt:lpwstr>_Toc264354756</vt:lpwstr>
      </vt:variant>
      <vt:variant>
        <vt:i4>1245236</vt:i4>
      </vt:variant>
      <vt:variant>
        <vt:i4>320</vt:i4>
      </vt:variant>
      <vt:variant>
        <vt:i4>0</vt:i4>
      </vt:variant>
      <vt:variant>
        <vt:i4>5</vt:i4>
      </vt:variant>
      <vt:variant>
        <vt:lpwstr/>
      </vt:variant>
      <vt:variant>
        <vt:lpwstr>_Toc264354755</vt:lpwstr>
      </vt:variant>
      <vt:variant>
        <vt:i4>1245236</vt:i4>
      </vt:variant>
      <vt:variant>
        <vt:i4>314</vt:i4>
      </vt:variant>
      <vt:variant>
        <vt:i4>0</vt:i4>
      </vt:variant>
      <vt:variant>
        <vt:i4>5</vt:i4>
      </vt:variant>
      <vt:variant>
        <vt:lpwstr/>
      </vt:variant>
      <vt:variant>
        <vt:lpwstr>_Toc264354754</vt:lpwstr>
      </vt:variant>
      <vt:variant>
        <vt:i4>1245236</vt:i4>
      </vt:variant>
      <vt:variant>
        <vt:i4>308</vt:i4>
      </vt:variant>
      <vt:variant>
        <vt:i4>0</vt:i4>
      </vt:variant>
      <vt:variant>
        <vt:i4>5</vt:i4>
      </vt:variant>
      <vt:variant>
        <vt:lpwstr/>
      </vt:variant>
      <vt:variant>
        <vt:lpwstr>_Toc264354753</vt:lpwstr>
      </vt:variant>
      <vt:variant>
        <vt:i4>1245236</vt:i4>
      </vt:variant>
      <vt:variant>
        <vt:i4>302</vt:i4>
      </vt:variant>
      <vt:variant>
        <vt:i4>0</vt:i4>
      </vt:variant>
      <vt:variant>
        <vt:i4>5</vt:i4>
      </vt:variant>
      <vt:variant>
        <vt:lpwstr/>
      </vt:variant>
      <vt:variant>
        <vt:lpwstr>_Toc264354752</vt:lpwstr>
      </vt:variant>
      <vt:variant>
        <vt:i4>1245236</vt:i4>
      </vt:variant>
      <vt:variant>
        <vt:i4>296</vt:i4>
      </vt:variant>
      <vt:variant>
        <vt:i4>0</vt:i4>
      </vt:variant>
      <vt:variant>
        <vt:i4>5</vt:i4>
      </vt:variant>
      <vt:variant>
        <vt:lpwstr/>
      </vt:variant>
      <vt:variant>
        <vt:lpwstr>_Toc264354751</vt:lpwstr>
      </vt:variant>
      <vt:variant>
        <vt:i4>1245236</vt:i4>
      </vt:variant>
      <vt:variant>
        <vt:i4>290</vt:i4>
      </vt:variant>
      <vt:variant>
        <vt:i4>0</vt:i4>
      </vt:variant>
      <vt:variant>
        <vt:i4>5</vt:i4>
      </vt:variant>
      <vt:variant>
        <vt:lpwstr/>
      </vt:variant>
      <vt:variant>
        <vt:lpwstr>_Toc264354750</vt:lpwstr>
      </vt:variant>
      <vt:variant>
        <vt:i4>1179700</vt:i4>
      </vt:variant>
      <vt:variant>
        <vt:i4>284</vt:i4>
      </vt:variant>
      <vt:variant>
        <vt:i4>0</vt:i4>
      </vt:variant>
      <vt:variant>
        <vt:i4>5</vt:i4>
      </vt:variant>
      <vt:variant>
        <vt:lpwstr/>
      </vt:variant>
      <vt:variant>
        <vt:lpwstr>_Toc264354749</vt:lpwstr>
      </vt:variant>
      <vt:variant>
        <vt:i4>1179700</vt:i4>
      </vt:variant>
      <vt:variant>
        <vt:i4>278</vt:i4>
      </vt:variant>
      <vt:variant>
        <vt:i4>0</vt:i4>
      </vt:variant>
      <vt:variant>
        <vt:i4>5</vt:i4>
      </vt:variant>
      <vt:variant>
        <vt:lpwstr/>
      </vt:variant>
      <vt:variant>
        <vt:lpwstr>_Toc264354748</vt:lpwstr>
      </vt:variant>
      <vt:variant>
        <vt:i4>1179700</vt:i4>
      </vt:variant>
      <vt:variant>
        <vt:i4>272</vt:i4>
      </vt:variant>
      <vt:variant>
        <vt:i4>0</vt:i4>
      </vt:variant>
      <vt:variant>
        <vt:i4>5</vt:i4>
      </vt:variant>
      <vt:variant>
        <vt:lpwstr/>
      </vt:variant>
      <vt:variant>
        <vt:lpwstr>_Toc264354747</vt:lpwstr>
      </vt:variant>
      <vt:variant>
        <vt:i4>1179700</vt:i4>
      </vt:variant>
      <vt:variant>
        <vt:i4>266</vt:i4>
      </vt:variant>
      <vt:variant>
        <vt:i4>0</vt:i4>
      </vt:variant>
      <vt:variant>
        <vt:i4>5</vt:i4>
      </vt:variant>
      <vt:variant>
        <vt:lpwstr/>
      </vt:variant>
      <vt:variant>
        <vt:lpwstr>_Toc264354746</vt:lpwstr>
      </vt:variant>
      <vt:variant>
        <vt:i4>1179700</vt:i4>
      </vt:variant>
      <vt:variant>
        <vt:i4>260</vt:i4>
      </vt:variant>
      <vt:variant>
        <vt:i4>0</vt:i4>
      </vt:variant>
      <vt:variant>
        <vt:i4>5</vt:i4>
      </vt:variant>
      <vt:variant>
        <vt:lpwstr/>
      </vt:variant>
      <vt:variant>
        <vt:lpwstr>_Toc264354745</vt:lpwstr>
      </vt:variant>
      <vt:variant>
        <vt:i4>1179700</vt:i4>
      </vt:variant>
      <vt:variant>
        <vt:i4>254</vt:i4>
      </vt:variant>
      <vt:variant>
        <vt:i4>0</vt:i4>
      </vt:variant>
      <vt:variant>
        <vt:i4>5</vt:i4>
      </vt:variant>
      <vt:variant>
        <vt:lpwstr/>
      </vt:variant>
      <vt:variant>
        <vt:lpwstr>_Toc264354744</vt:lpwstr>
      </vt:variant>
      <vt:variant>
        <vt:i4>1179700</vt:i4>
      </vt:variant>
      <vt:variant>
        <vt:i4>248</vt:i4>
      </vt:variant>
      <vt:variant>
        <vt:i4>0</vt:i4>
      </vt:variant>
      <vt:variant>
        <vt:i4>5</vt:i4>
      </vt:variant>
      <vt:variant>
        <vt:lpwstr/>
      </vt:variant>
      <vt:variant>
        <vt:lpwstr>_Toc264354743</vt:lpwstr>
      </vt:variant>
      <vt:variant>
        <vt:i4>1179700</vt:i4>
      </vt:variant>
      <vt:variant>
        <vt:i4>242</vt:i4>
      </vt:variant>
      <vt:variant>
        <vt:i4>0</vt:i4>
      </vt:variant>
      <vt:variant>
        <vt:i4>5</vt:i4>
      </vt:variant>
      <vt:variant>
        <vt:lpwstr/>
      </vt:variant>
      <vt:variant>
        <vt:lpwstr>_Toc264354742</vt:lpwstr>
      </vt:variant>
      <vt:variant>
        <vt:i4>1179700</vt:i4>
      </vt:variant>
      <vt:variant>
        <vt:i4>236</vt:i4>
      </vt:variant>
      <vt:variant>
        <vt:i4>0</vt:i4>
      </vt:variant>
      <vt:variant>
        <vt:i4>5</vt:i4>
      </vt:variant>
      <vt:variant>
        <vt:lpwstr/>
      </vt:variant>
      <vt:variant>
        <vt:lpwstr>_Toc264354741</vt:lpwstr>
      </vt:variant>
      <vt:variant>
        <vt:i4>1179700</vt:i4>
      </vt:variant>
      <vt:variant>
        <vt:i4>230</vt:i4>
      </vt:variant>
      <vt:variant>
        <vt:i4>0</vt:i4>
      </vt:variant>
      <vt:variant>
        <vt:i4>5</vt:i4>
      </vt:variant>
      <vt:variant>
        <vt:lpwstr/>
      </vt:variant>
      <vt:variant>
        <vt:lpwstr>_Toc264354740</vt:lpwstr>
      </vt:variant>
      <vt:variant>
        <vt:i4>1376308</vt:i4>
      </vt:variant>
      <vt:variant>
        <vt:i4>224</vt:i4>
      </vt:variant>
      <vt:variant>
        <vt:i4>0</vt:i4>
      </vt:variant>
      <vt:variant>
        <vt:i4>5</vt:i4>
      </vt:variant>
      <vt:variant>
        <vt:lpwstr/>
      </vt:variant>
      <vt:variant>
        <vt:lpwstr>_Toc264354739</vt:lpwstr>
      </vt:variant>
      <vt:variant>
        <vt:i4>1376308</vt:i4>
      </vt:variant>
      <vt:variant>
        <vt:i4>218</vt:i4>
      </vt:variant>
      <vt:variant>
        <vt:i4>0</vt:i4>
      </vt:variant>
      <vt:variant>
        <vt:i4>5</vt:i4>
      </vt:variant>
      <vt:variant>
        <vt:lpwstr/>
      </vt:variant>
      <vt:variant>
        <vt:lpwstr>_Toc264354738</vt:lpwstr>
      </vt:variant>
      <vt:variant>
        <vt:i4>1376308</vt:i4>
      </vt:variant>
      <vt:variant>
        <vt:i4>212</vt:i4>
      </vt:variant>
      <vt:variant>
        <vt:i4>0</vt:i4>
      </vt:variant>
      <vt:variant>
        <vt:i4>5</vt:i4>
      </vt:variant>
      <vt:variant>
        <vt:lpwstr/>
      </vt:variant>
      <vt:variant>
        <vt:lpwstr>_Toc264354737</vt:lpwstr>
      </vt:variant>
      <vt:variant>
        <vt:i4>1376308</vt:i4>
      </vt:variant>
      <vt:variant>
        <vt:i4>206</vt:i4>
      </vt:variant>
      <vt:variant>
        <vt:i4>0</vt:i4>
      </vt:variant>
      <vt:variant>
        <vt:i4>5</vt:i4>
      </vt:variant>
      <vt:variant>
        <vt:lpwstr/>
      </vt:variant>
      <vt:variant>
        <vt:lpwstr>_Toc264354736</vt:lpwstr>
      </vt:variant>
      <vt:variant>
        <vt:i4>1376308</vt:i4>
      </vt:variant>
      <vt:variant>
        <vt:i4>200</vt:i4>
      </vt:variant>
      <vt:variant>
        <vt:i4>0</vt:i4>
      </vt:variant>
      <vt:variant>
        <vt:i4>5</vt:i4>
      </vt:variant>
      <vt:variant>
        <vt:lpwstr/>
      </vt:variant>
      <vt:variant>
        <vt:lpwstr>_Toc264354735</vt:lpwstr>
      </vt:variant>
      <vt:variant>
        <vt:i4>1376308</vt:i4>
      </vt:variant>
      <vt:variant>
        <vt:i4>194</vt:i4>
      </vt:variant>
      <vt:variant>
        <vt:i4>0</vt:i4>
      </vt:variant>
      <vt:variant>
        <vt:i4>5</vt:i4>
      </vt:variant>
      <vt:variant>
        <vt:lpwstr/>
      </vt:variant>
      <vt:variant>
        <vt:lpwstr>_Toc264354734</vt:lpwstr>
      </vt:variant>
      <vt:variant>
        <vt:i4>1376308</vt:i4>
      </vt:variant>
      <vt:variant>
        <vt:i4>188</vt:i4>
      </vt:variant>
      <vt:variant>
        <vt:i4>0</vt:i4>
      </vt:variant>
      <vt:variant>
        <vt:i4>5</vt:i4>
      </vt:variant>
      <vt:variant>
        <vt:lpwstr/>
      </vt:variant>
      <vt:variant>
        <vt:lpwstr>_Toc264354733</vt:lpwstr>
      </vt:variant>
      <vt:variant>
        <vt:i4>1376308</vt:i4>
      </vt:variant>
      <vt:variant>
        <vt:i4>182</vt:i4>
      </vt:variant>
      <vt:variant>
        <vt:i4>0</vt:i4>
      </vt:variant>
      <vt:variant>
        <vt:i4>5</vt:i4>
      </vt:variant>
      <vt:variant>
        <vt:lpwstr/>
      </vt:variant>
      <vt:variant>
        <vt:lpwstr>_Toc264354732</vt:lpwstr>
      </vt:variant>
      <vt:variant>
        <vt:i4>1376308</vt:i4>
      </vt:variant>
      <vt:variant>
        <vt:i4>176</vt:i4>
      </vt:variant>
      <vt:variant>
        <vt:i4>0</vt:i4>
      </vt:variant>
      <vt:variant>
        <vt:i4>5</vt:i4>
      </vt:variant>
      <vt:variant>
        <vt:lpwstr/>
      </vt:variant>
      <vt:variant>
        <vt:lpwstr>_Toc264354731</vt:lpwstr>
      </vt:variant>
      <vt:variant>
        <vt:i4>1376308</vt:i4>
      </vt:variant>
      <vt:variant>
        <vt:i4>170</vt:i4>
      </vt:variant>
      <vt:variant>
        <vt:i4>0</vt:i4>
      </vt:variant>
      <vt:variant>
        <vt:i4>5</vt:i4>
      </vt:variant>
      <vt:variant>
        <vt:lpwstr/>
      </vt:variant>
      <vt:variant>
        <vt:lpwstr>_Toc264354730</vt:lpwstr>
      </vt:variant>
      <vt:variant>
        <vt:i4>1310772</vt:i4>
      </vt:variant>
      <vt:variant>
        <vt:i4>164</vt:i4>
      </vt:variant>
      <vt:variant>
        <vt:i4>0</vt:i4>
      </vt:variant>
      <vt:variant>
        <vt:i4>5</vt:i4>
      </vt:variant>
      <vt:variant>
        <vt:lpwstr/>
      </vt:variant>
      <vt:variant>
        <vt:lpwstr>_Toc264354729</vt:lpwstr>
      </vt:variant>
      <vt:variant>
        <vt:i4>1310772</vt:i4>
      </vt:variant>
      <vt:variant>
        <vt:i4>158</vt:i4>
      </vt:variant>
      <vt:variant>
        <vt:i4>0</vt:i4>
      </vt:variant>
      <vt:variant>
        <vt:i4>5</vt:i4>
      </vt:variant>
      <vt:variant>
        <vt:lpwstr/>
      </vt:variant>
      <vt:variant>
        <vt:lpwstr>_Toc264354728</vt:lpwstr>
      </vt:variant>
      <vt:variant>
        <vt:i4>1310772</vt:i4>
      </vt:variant>
      <vt:variant>
        <vt:i4>152</vt:i4>
      </vt:variant>
      <vt:variant>
        <vt:i4>0</vt:i4>
      </vt:variant>
      <vt:variant>
        <vt:i4>5</vt:i4>
      </vt:variant>
      <vt:variant>
        <vt:lpwstr/>
      </vt:variant>
      <vt:variant>
        <vt:lpwstr>_Toc264354727</vt:lpwstr>
      </vt:variant>
      <vt:variant>
        <vt:i4>1310772</vt:i4>
      </vt:variant>
      <vt:variant>
        <vt:i4>146</vt:i4>
      </vt:variant>
      <vt:variant>
        <vt:i4>0</vt:i4>
      </vt:variant>
      <vt:variant>
        <vt:i4>5</vt:i4>
      </vt:variant>
      <vt:variant>
        <vt:lpwstr/>
      </vt:variant>
      <vt:variant>
        <vt:lpwstr>_Toc264354726</vt:lpwstr>
      </vt:variant>
      <vt:variant>
        <vt:i4>1310772</vt:i4>
      </vt:variant>
      <vt:variant>
        <vt:i4>140</vt:i4>
      </vt:variant>
      <vt:variant>
        <vt:i4>0</vt:i4>
      </vt:variant>
      <vt:variant>
        <vt:i4>5</vt:i4>
      </vt:variant>
      <vt:variant>
        <vt:lpwstr/>
      </vt:variant>
      <vt:variant>
        <vt:lpwstr>_Toc264354725</vt:lpwstr>
      </vt:variant>
      <vt:variant>
        <vt:i4>1310772</vt:i4>
      </vt:variant>
      <vt:variant>
        <vt:i4>134</vt:i4>
      </vt:variant>
      <vt:variant>
        <vt:i4>0</vt:i4>
      </vt:variant>
      <vt:variant>
        <vt:i4>5</vt:i4>
      </vt:variant>
      <vt:variant>
        <vt:lpwstr/>
      </vt:variant>
      <vt:variant>
        <vt:lpwstr>_Toc264354724</vt:lpwstr>
      </vt:variant>
      <vt:variant>
        <vt:i4>1310772</vt:i4>
      </vt:variant>
      <vt:variant>
        <vt:i4>128</vt:i4>
      </vt:variant>
      <vt:variant>
        <vt:i4>0</vt:i4>
      </vt:variant>
      <vt:variant>
        <vt:i4>5</vt:i4>
      </vt:variant>
      <vt:variant>
        <vt:lpwstr/>
      </vt:variant>
      <vt:variant>
        <vt:lpwstr>_Toc264354723</vt:lpwstr>
      </vt:variant>
      <vt:variant>
        <vt:i4>1310772</vt:i4>
      </vt:variant>
      <vt:variant>
        <vt:i4>122</vt:i4>
      </vt:variant>
      <vt:variant>
        <vt:i4>0</vt:i4>
      </vt:variant>
      <vt:variant>
        <vt:i4>5</vt:i4>
      </vt:variant>
      <vt:variant>
        <vt:lpwstr/>
      </vt:variant>
      <vt:variant>
        <vt:lpwstr>_Toc264354722</vt:lpwstr>
      </vt:variant>
      <vt:variant>
        <vt:i4>1310772</vt:i4>
      </vt:variant>
      <vt:variant>
        <vt:i4>116</vt:i4>
      </vt:variant>
      <vt:variant>
        <vt:i4>0</vt:i4>
      </vt:variant>
      <vt:variant>
        <vt:i4>5</vt:i4>
      </vt:variant>
      <vt:variant>
        <vt:lpwstr/>
      </vt:variant>
      <vt:variant>
        <vt:lpwstr>_Toc264354721</vt:lpwstr>
      </vt:variant>
      <vt:variant>
        <vt:i4>1310772</vt:i4>
      </vt:variant>
      <vt:variant>
        <vt:i4>110</vt:i4>
      </vt:variant>
      <vt:variant>
        <vt:i4>0</vt:i4>
      </vt:variant>
      <vt:variant>
        <vt:i4>5</vt:i4>
      </vt:variant>
      <vt:variant>
        <vt:lpwstr/>
      </vt:variant>
      <vt:variant>
        <vt:lpwstr>_Toc264354720</vt:lpwstr>
      </vt:variant>
      <vt:variant>
        <vt:i4>1507380</vt:i4>
      </vt:variant>
      <vt:variant>
        <vt:i4>104</vt:i4>
      </vt:variant>
      <vt:variant>
        <vt:i4>0</vt:i4>
      </vt:variant>
      <vt:variant>
        <vt:i4>5</vt:i4>
      </vt:variant>
      <vt:variant>
        <vt:lpwstr/>
      </vt:variant>
      <vt:variant>
        <vt:lpwstr>_Toc264354719</vt:lpwstr>
      </vt:variant>
      <vt:variant>
        <vt:i4>1507380</vt:i4>
      </vt:variant>
      <vt:variant>
        <vt:i4>98</vt:i4>
      </vt:variant>
      <vt:variant>
        <vt:i4>0</vt:i4>
      </vt:variant>
      <vt:variant>
        <vt:i4>5</vt:i4>
      </vt:variant>
      <vt:variant>
        <vt:lpwstr/>
      </vt:variant>
      <vt:variant>
        <vt:lpwstr>_Toc264354718</vt:lpwstr>
      </vt:variant>
      <vt:variant>
        <vt:i4>1507380</vt:i4>
      </vt:variant>
      <vt:variant>
        <vt:i4>92</vt:i4>
      </vt:variant>
      <vt:variant>
        <vt:i4>0</vt:i4>
      </vt:variant>
      <vt:variant>
        <vt:i4>5</vt:i4>
      </vt:variant>
      <vt:variant>
        <vt:lpwstr/>
      </vt:variant>
      <vt:variant>
        <vt:lpwstr>_Toc264354717</vt:lpwstr>
      </vt:variant>
      <vt:variant>
        <vt:i4>1507380</vt:i4>
      </vt:variant>
      <vt:variant>
        <vt:i4>86</vt:i4>
      </vt:variant>
      <vt:variant>
        <vt:i4>0</vt:i4>
      </vt:variant>
      <vt:variant>
        <vt:i4>5</vt:i4>
      </vt:variant>
      <vt:variant>
        <vt:lpwstr/>
      </vt:variant>
      <vt:variant>
        <vt:lpwstr>_Toc264354716</vt:lpwstr>
      </vt:variant>
      <vt:variant>
        <vt:i4>1507380</vt:i4>
      </vt:variant>
      <vt:variant>
        <vt:i4>80</vt:i4>
      </vt:variant>
      <vt:variant>
        <vt:i4>0</vt:i4>
      </vt:variant>
      <vt:variant>
        <vt:i4>5</vt:i4>
      </vt:variant>
      <vt:variant>
        <vt:lpwstr/>
      </vt:variant>
      <vt:variant>
        <vt:lpwstr>_Toc264354715</vt:lpwstr>
      </vt:variant>
      <vt:variant>
        <vt:i4>1507380</vt:i4>
      </vt:variant>
      <vt:variant>
        <vt:i4>74</vt:i4>
      </vt:variant>
      <vt:variant>
        <vt:i4>0</vt:i4>
      </vt:variant>
      <vt:variant>
        <vt:i4>5</vt:i4>
      </vt:variant>
      <vt:variant>
        <vt:lpwstr/>
      </vt:variant>
      <vt:variant>
        <vt:lpwstr>_Toc264354714</vt:lpwstr>
      </vt:variant>
      <vt:variant>
        <vt:i4>1507380</vt:i4>
      </vt:variant>
      <vt:variant>
        <vt:i4>68</vt:i4>
      </vt:variant>
      <vt:variant>
        <vt:i4>0</vt:i4>
      </vt:variant>
      <vt:variant>
        <vt:i4>5</vt:i4>
      </vt:variant>
      <vt:variant>
        <vt:lpwstr/>
      </vt:variant>
      <vt:variant>
        <vt:lpwstr>_Toc264354713</vt:lpwstr>
      </vt:variant>
      <vt:variant>
        <vt:i4>1507380</vt:i4>
      </vt:variant>
      <vt:variant>
        <vt:i4>62</vt:i4>
      </vt:variant>
      <vt:variant>
        <vt:i4>0</vt:i4>
      </vt:variant>
      <vt:variant>
        <vt:i4>5</vt:i4>
      </vt:variant>
      <vt:variant>
        <vt:lpwstr/>
      </vt:variant>
      <vt:variant>
        <vt:lpwstr>_Toc264354712</vt:lpwstr>
      </vt:variant>
      <vt:variant>
        <vt:i4>1507380</vt:i4>
      </vt:variant>
      <vt:variant>
        <vt:i4>56</vt:i4>
      </vt:variant>
      <vt:variant>
        <vt:i4>0</vt:i4>
      </vt:variant>
      <vt:variant>
        <vt:i4>5</vt:i4>
      </vt:variant>
      <vt:variant>
        <vt:lpwstr/>
      </vt:variant>
      <vt:variant>
        <vt:lpwstr>_Toc264354711</vt:lpwstr>
      </vt:variant>
      <vt:variant>
        <vt:i4>1507380</vt:i4>
      </vt:variant>
      <vt:variant>
        <vt:i4>50</vt:i4>
      </vt:variant>
      <vt:variant>
        <vt:i4>0</vt:i4>
      </vt:variant>
      <vt:variant>
        <vt:i4>5</vt:i4>
      </vt:variant>
      <vt:variant>
        <vt:lpwstr/>
      </vt:variant>
      <vt:variant>
        <vt:lpwstr>_Toc264354710</vt:lpwstr>
      </vt:variant>
      <vt:variant>
        <vt:i4>1441844</vt:i4>
      </vt:variant>
      <vt:variant>
        <vt:i4>44</vt:i4>
      </vt:variant>
      <vt:variant>
        <vt:i4>0</vt:i4>
      </vt:variant>
      <vt:variant>
        <vt:i4>5</vt:i4>
      </vt:variant>
      <vt:variant>
        <vt:lpwstr/>
      </vt:variant>
      <vt:variant>
        <vt:lpwstr>_Toc264354709</vt:lpwstr>
      </vt:variant>
      <vt:variant>
        <vt:i4>1441844</vt:i4>
      </vt:variant>
      <vt:variant>
        <vt:i4>38</vt:i4>
      </vt:variant>
      <vt:variant>
        <vt:i4>0</vt:i4>
      </vt:variant>
      <vt:variant>
        <vt:i4>5</vt:i4>
      </vt:variant>
      <vt:variant>
        <vt:lpwstr/>
      </vt:variant>
      <vt:variant>
        <vt:lpwstr>_Toc264354708</vt:lpwstr>
      </vt:variant>
      <vt:variant>
        <vt:i4>1441844</vt:i4>
      </vt:variant>
      <vt:variant>
        <vt:i4>32</vt:i4>
      </vt:variant>
      <vt:variant>
        <vt:i4>0</vt:i4>
      </vt:variant>
      <vt:variant>
        <vt:i4>5</vt:i4>
      </vt:variant>
      <vt:variant>
        <vt:lpwstr/>
      </vt:variant>
      <vt:variant>
        <vt:lpwstr>_Toc264354707</vt:lpwstr>
      </vt:variant>
      <vt:variant>
        <vt:i4>1441844</vt:i4>
      </vt:variant>
      <vt:variant>
        <vt:i4>26</vt:i4>
      </vt:variant>
      <vt:variant>
        <vt:i4>0</vt:i4>
      </vt:variant>
      <vt:variant>
        <vt:i4>5</vt:i4>
      </vt:variant>
      <vt:variant>
        <vt:lpwstr/>
      </vt:variant>
      <vt:variant>
        <vt:lpwstr>_Toc264354706</vt:lpwstr>
      </vt:variant>
      <vt:variant>
        <vt:i4>1441844</vt:i4>
      </vt:variant>
      <vt:variant>
        <vt:i4>20</vt:i4>
      </vt:variant>
      <vt:variant>
        <vt:i4>0</vt:i4>
      </vt:variant>
      <vt:variant>
        <vt:i4>5</vt:i4>
      </vt:variant>
      <vt:variant>
        <vt:lpwstr/>
      </vt:variant>
      <vt:variant>
        <vt:lpwstr>_Toc264354705</vt:lpwstr>
      </vt:variant>
      <vt:variant>
        <vt:i4>1441844</vt:i4>
      </vt:variant>
      <vt:variant>
        <vt:i4>14</vt:i4>
      </vt:variant>
      <vt:variant>
        <vt:i4>0</vt:i4>
      </vt:variant>
      <vt:variant>
        <vt:i4>5</vt:i4>
      </vt:variant>
      <vt:variant>
        <vt:lpwstr/>
      </vt:variant>
      <vt:variant>
        <vt:lpwstr>_Toc264354704</vt:lpwstr>
      </vt:variant>
      <vt:variant>
        <vt:i4>1441844</vt:i4>
      </vt:variant>
      <vt:variant>
        <vt:i4>8</vt:i4>
      </vt:variant>
      <vt:variant>
        <vt:i4>0</vt:i4>
      </vt:variant>
      <vt:variant>
        <vt:i4>5</vt:i4>
      </vt:variant>
      <vt:variant>
        <vt:lpwstr/>
      </vt:variant>
      <vt:variant>
        <vt:lpwstr>_Toc264354703</vt:lpwstr>
      </vt:variant>
      <vt:variant>
        <vt:i4>1441844</vt:i4>
      </vt:variant>
      <vt:variant>
        <vt:i4>2</vt:i4>
      </vt:variant>
      <vt:variant>
        <vt:i4>0</vt:i4>
      </vt:variant>
      <vt:variant>
        <vt:i4>5</vt:i4>
      </vt:variant>
      <vt:variant>
        <vt:lpwstr/>
      </vt:variant>
      <vt:variant>
        <vt:lpwstr>_Toc264354702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Bài mở đầu</dc:title>
  <dc:subject/>
  <dc:creator>hv</dc:creator>
  <cp:keywords/>
  <dc:description/>
  <cp:lastModifiedBy>hv</cp:lastModifiedBy>
  <cp:revision>2</cp:revision>
  <cp:lastPrinted>1601-01-01T00:00:00Z</cp:lastPrinted>
  <dcterms:created xsi:type="dcterms:W3CDTF">2011-08-05T04:05:00Z</dcterms:created>
  <dcterms:modified xsi:type="dcterms:W3CDTF">2011-08-05T04:05:00Z</dcterms:modified>
</cp:coreProperties>
</file>